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76A08" w14:textId="1815B357" w:rsidR="00AE5FC4" w:rsidRPr="00CE0424" w:rsidRDefault="00AE5FC4" w:rsidP="00AE5FC4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>
        <w:t>NR AH#1801</w:t>
      </w:r>
      <w:r w:rsidRPr="00CE0424">
        <w:tab/>
      </w:r>
      <w:r w:rsidR="00137AC5" w:rsidRPr="00137AC5">
        <w:rPr>
          <w:sz w:val="32"/>
          <w:szCs w:val="32"/>
        </w:rPr>
        <w:t>R2-1801209</w:t>
      </w:r>
      <w:bookmarkStart w:id="0" w:name="_GoBack"/>
      <w:bookmarkEnd w:id="0"/>
    </w:p>
    <w:p w14:paraId="1DCBAF91" w14:textId="2714DC5C" w:rsidR="00AE5FC4" w:rsidRPr="00CE0424" w:rsidRDefault="00AE5FC4" w:rsidP="00AE5FC4">
      <w:pPr>
        <w:pStyle w:val="3GPPHeader"/>
      </w:pPr>
      <w:r>
        <w:t>Vancouver, Canada, 22</w:t>
      </w:r>
      <w:r w:rsidRPr="003276E6">
        <w:rPr>
          <w:vertAlign w:val="superscript"/>
        </w:rPr>
        <w:t>nd</w:t>
      </w:r>
      <w:r>
        <w:t xml:space="preserve"> – 26</w:t>
      </w:r>
      <w:r w:rsidRPr="003276E6">
        <w:rPr>
          <w:vertAlign w:val="superscript"/>
        </w:rPr>
        <w:t>th</w:t>
      </w:r>
      <w:r>
        <w:t xml:space="preserve"> January 2018</w:t>
      </w:r>
      <w:r>
        <w:tab/>
        <w:t>Resubmission of R2-1713350</w:t>
      </w:r>
    </w:p>
    <w:p w14:paraId="5E6A2DD3" w14:textId="77777777" w:rsidR="00C6202F" w:rsidRPr="00D1169C" w:rsidRDefault="00C6202F" w:rsidP="00C6202F">
      <w:pPr>
        <w:pStyle w:val="3GPPHeader"/>
        <w:rPr>
          <w:lang w:val="en-US"/>
        </w:rPr>
      </w:pPr>
    </w:p>
    <w:p w14:paraId="2A6CE832" w14:textId="2B995980" w:rsidR="00C6202F" w:rsidRPr="00C6202F" w:rsidRDefault="00C6202F" w:rsidP="00C6202F">
      <w:pPr>
        <w:pStyle w:val="3GPPHeader"/>
        <w:rPr>
          <w:sz w:val="22"/>
          <w:lang w:val="sv-SE"/>
        </w:rPr>
      </w:pPr>
      <w:r w:rsidRPr="00C6202F">
        <w:rPr>
          <w:sz w:val="22"/>
          <w:lang w:val="sv-SE"/>
        </w:rPr>
        <w:t>Agenda Item:</w:t>
      </w:r>
      <w:r w:rsidRPr="00C6202F">
        <w:rPr>
          <w:sz w:val="22"/>
          <w:lang w:val="sv-SE"/>
        </w:rPr>
        <w:tab/>
      </w:r>
      <w:r w:rsidR="00AE5FC4">
        <w:rPr>
          <w:sz w:val="22"/>
          <w:lang w:val="sv-SE"/>
        </w:rPr>
        <w:t>10.2.14</w:t>
      </w:r>
    </w:p>
    <w:p w14:paraId="639D14F5" w14:textId="77777777" w:rsidR="00271F02" w:rsidRPr="009C0499" w:rsidRDefault="00271F02" w:rsidP="00271F02">
      <w:pPr>
        <w:pStyle w:val="3GPPHeader"/>
        <w:rPr>
          <w:sz w:val="22"/>
          <w:szCs w:val="22"/>
        </w:rPr>
      </w:pPr>
      <w:r w:rsidRPr="009C0499">
        <w:rPr>
          <w:sz w:val="22"/>
          <w:szCs w:val="22"/>
        </w:rPr>
        <w:t>Source:</w:t>
      </w:r>
      <w:r w:rsidRPr="009C0499">
        <w:rPr>
          <w:sz w:val="22"/>
          <w:szCs w:val="22"/>
        </w:rPr>
        <w:tab/>
        <w:t>Ericsson</w:t>
      </w:r>
    </w:p>
    <w:p w14:paraId="1C39E34E" w14:textId="702555A1" w:rsidR="00271F02" w:rsidRPr="009C0499" w:rsidRDefault="00271F02" w:rsidP="00271F02">
      <w:pPr>
        <w:pStyle w:val="3GPPHeader"/>
        <w:rPr>
          <w:sz w:val="22"/>
          <w:szCs w:val="22"/>
        </w:rPr>
      </w:pPr>
      <w:r w:rsidRPr="009C0499">
        <w:rPr>
          <w:sz w:val="22"/>
          <w:szCs w:val="22"/>
        </w:rPr>
        <w:t>Title:</w:t>
      </w:r>
      <w:r w:rsidRPr="009C0499">
        <w:rPr>
          <w:sz w:val="22"/>
          <w:szCs w:val="22"/>
        </w:rPr>
        <w:tab/>
        <w:t xml:space="preserve">CP latency </w:t>
      </w:r>
      <w:r w:rsidR="006A6633" w:rsidRPr="009C0499">
        <w:rPr>
          <w:sz w:val="22"/>
          <w:szCs w:val="22"/>
        </w:rPr>
        <w:t>in NR</w:t>
      </w:r>
    </w:p>
    <w:p w14:paraId="73D1FB2E" w14:textId="77777777" w:rsidR="00271F02" w:rsidRPr="009C0499" w:rsidRDefault="00271F02" w:rsidP="00271F02">
      <w:pPr>
        <w:pStyle w:val="3GPPHeader"/>
        <w:rPr>
          <w:sz w:val="22"/>
          <w:szCs w:val="22"/>
        </w:rPr>
      </w:pPr>
      <w:r w:rsidRPr="009C0499">
        <w:rPr>
          <w:sz w:val="22"/>
          <w:szCs w:val="22"/>
        </w:rPr>
        <w:t>Document for:</w:t>
      </w:r>
      <w:r w:rsidRPr="009C0499">
        <w:rPr>
          <w:sz w:val="22"/>
          <w:szCs w:val="22"/>
        </w:rPr>
        <w:tab/>
        <w:t>Discussion, Decision</w:t>
      </w:r>
    </w:p>
    <w:p w14:paraId="2B705806" w14:textId="77777777" w:rsidR="00271F02" w:rsidRPr="009C0499" w:rsidRDefault="00271F02" w:rsidP="00271F02">
      <w:pPr>
        <w:pStyle w:val="Heading1"/>
      </w:pPr>
      <w:r w:rsidRPr="009C0499">
        <w:t>Introduction</w:t>
      </w:r>
    </w:p>
    <w:p w14:paraId="2AE50A14" w14:textId="581634BA" w:rsidR="00271F02" w:rsidRPr="00A2052C" w:rsidRDefault="00271F02" w:rsidP="00B2594B">
      <w:r w:rsidRPr="009C0499">
        <w:t>The ITU target for control plane (CP) latency in</w:t>
      </w:r>
      <w:r>
        <w:t xml:space="preserve"> IMT 2020 has been set to 20ms </w:t>
      </w:r>
      <w:r>
        <w:fldChar w:fldCharType="begin"/>
      </w:r>
      <w:r>
        <w:instrText xml:space="preserve"> REF _Ref492995730 \r \h </w:instrText>
      </w:r>
      <w:r>
        <w:fldChar w:fldCharType="separate"/>
      </w:r>
      <w:r>
        <w:t>[1]</w:t>
      </w:r>
      <w:r>
        <w:fldChar w:fldCharType="end"/>
      </w:r>
      <w:r w:rsidR="001620EC">
        <w:t xml:space="preserve">, and the corresponding 3GPP target has been set to 10ms </w:t>
      </w:r>
      <w:r w:rsidR="001620EC">
        <w:fldChar w:fldCharType="begin"/>
      </w:r>
      <w:r w:rsidR="001620EC">
        <w:instrText xml:space="preserve"> REF _Ref498545466 \r \h </w:instrText>
      </w:r>
      <w:r w:rsidR="001620EC">
        <w:fldChar w:fldCharType="separate"/>
      </w:r>
      <w:r w:rsidR="001620EC">
        <w:t>[2]</w:t>
      </w:r>
      <w:r w:rsidR="001620EC">
        <w:fldChar w:fldCharType="end"/>
      </w:r>
      <w:r>
        <w:t xml:space="preserve">. </w:t>
      </w:r>
      <w:r w:rsidR="00700C28">
        <w:t>In this paper we make an evaluat</w:t>
      </w:r>
      <w:r w:rsidR="004C75D9">
        <w:t>ion of the CP latency in NR for</w:t>
      </w:r>
      <w:r w:rsidR="00700C28">
        <w:t xml:space="preserve"> different c</w:t>
      </w:r>
      <w:r w:rsidR="004C75D9">
        <w:t>onfigurations, and show that both</w:t>
      </w:r>
      <w:r w:rsidR="00700C28">
        <w:t xml:space="preserve"> target</w:t>
      </w:r>
      <w:r w:rsidR="004C75D9">
        <w:t>s</w:t>
      </w:r>
      <w:r w:rsidR="00700C28">
        <w:t xml:space="preserve"> can be reached</w:t>
      </w:r>
      <w:r w:rsidR="004C75D9">
        <w:t xml:space="preserve"> with</w:t>
      </w:r>
      <w:r w:rsidR="00E36B3D">
        <w:t xml:space="preserve"> FDD and TDD</w:t>
      </w:r>
      <w:r w:rsidR="00700C28">
        <w:t>.</w:t>
      </w:r>
      <w:r w:rsidR="00100049">
        <w:t xml:space="preserve"> We consider this as useful exercise already before NR WI is completed to check if latency is according to the</w:t>
      </w:r>
      <w:r w:rsidR="004C75D9">
        <w:t xml:space="preserve"> requirements or if some enhancements</w:t>
      </w:r>
      <w:r w:rsidR="00100049">
        <w:t xml:space="preserve"> are needed.</w:t>
      </w:r>
    </w:p>
    <w:p w14:paraId="2FC07D5B" w14:textId="77777777" w:rsidR="00271F02" w:rsidRDefault="00271F02" w:rsidP="00271F02">
      <w:pPr>
        <w:pStyle w:val="Heading1"/>
      </w:pPr>
      <w:r>
        <w:t>CP latency</w:t>
      </w:r>
    </w:p>
    <w:p w14:paraId="0695C89B" w14:textId="77777777" w:rsidR="00271F02" w:rsidRDefault="00271F02" w:rsidP="00271F02">
      <w:pPr>
        <w:pStyle w:val="Heading2"/>
      </w:pPr>
      <w:r>
        <w:t>Definition</w:t>
      </w:r>
    </w:p>
    <w:p w14:paraId="3B3D8CCB" w14:textId="56BC4449" w:rsidR="00271F02" w:rsidRDefault="00271F02" w:rsidP="00271F02">
      <w:r>
        <w:t xml:space="preserve">ITU has defined the CP latency and the requirement on it to be </w:t>
      </w:r>
      <w:r>
        <w:fldChar w:fldCharType="begin"/>
      </w:r>
      <w:r>
        <w:instrText xml:space="preserve"> REF _Ref492995730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p w14:paraId="0F9489C0" w14:textId="77777777" w:rsidR="009951EC" w:rsidRDefault="009951EC" w:rsidP="00271F02"/>
    <w:p w14:paraId="434F2136" w14:textId="77777777" w:rsidR="00271F02" w:rsidRPr="009951EC" w:rsidRDefault="00271F02" w:rsidP="00271F02">
      <w:pPr>
        <w:rPr>
          <w:i/>
        </w:rPr>
      </w:pPr>
      <w:r w:rsidRPr="009951EC">
        <w:rPr>
          <w:i/>
        </w:rPr>
        <w:t>“</w:t>
      </w:r>
      <w:r w:rsidRPr="009951EC">
        <w:rPr>
          <w:i/>
          <w:lang w:val="en-US" w:eastAsia="ko-KR"/>
        </w:rPr>
        <w:t xml:space="preserve">Control plane </w:t>
      </w:r>
      <w:r w:rsidRPr="009951EC">
        <w:rPr>
          <w:rFonts w:hint="eastAsia"/>
          <w:i/>
        </w:rPr>
        <w:t xml:space="preserve">latency refers to the transition time from a most </w:t>
      </w:r>
      <w:r w:rsidRPr="009951EC">
        <w:rPr>
          <w:i/>
        </w:rPr>
        <w:t>“</w:t>
      </w:r>
      <w:r w:rsidRPr="009951EC">
        <w:rPr>
          <w:rFonts w:hint="eastAsia"/>
          <w:i/>
        </w:rPr>
        <w:t>battery efficient</w:t>
      </w:r>
      <w:r w:rsidRPr="009951EC">
        <w:rPr>
          <w:i/>
        </w:rPr>
        <w:t>”</w:t>
      </w:r>
      <w:r w:rsidRPr="009951EC">
        <w:rPr>
          <w:rFonts w:hint="eastAsia"/>
          <w:i/>
        </w:rPr>
        <w:t xml:space="preserve"> state (e.g</w:t>
      </w:r>
      <w:r w:rsidRPr="009951EC">
        <w:rPr>
          <w:i/>
          <w:lang w:val="en-US" w:eastAsia="ko-KR"/>
        </w:rPr>
        <w:t>.</w:t>
      </w:r>
      <w:r w:rsidRPr="009951EC">
        <w:rPr>
          <w:rFonts w:hint="eastAsia"/>
          <w:i/>
        </w:rPr>
        <w:t xml:space="preserve"> Idle</w:t>
      </w:r>
      <w:r w:rsidRPr="009951EC">
        <w:rPr>
          <w:i/>
        </w:rPr>
        <w:t xml:space="preserve"> state</w:t>
      </w:r>
      <w:r w:rsidRPr="009951EC">
        <w:rPr>
          <w:rFonts w:hint="eastAsia"/>
          <w:i/>
        </w:rPr>
        <w:t xml:space="preserve">) to the start of continuous data transfer (e.g. </w:t>
      </w:r>
      <w:r w:rsidRPr="009951EC">
        <w:rPr>
          <w:i/>
        </w:rPr>
        <w:t>Active</w:t>
      </w:r>
      <w:r w:rsidRPr="009951EC">
        <w:rPr>
          <w:i/>
          <w:lang w:eastAsia="ja-JP"/>
        </w:rPr>
        <w:t xml:space="preserve"> </w:t>
      </w:r>
      <w:r w:rsidRPr="009951EC">
        <w:rPr>
          <w:rFonts w:hint="eastAsia"/>
          <w:i/>
          <w:lang w:eastAsia="ja-JP"/>
        </w:rPr>
        <w:t>state</w:t>
      </w:r>
      <w:r w:rsidRPr="009951EC">
        <w:rPr>
          <w:rFonts w:hint="eastAsia"/>
          <w:i/>
        </w:rPr>
        <w:t>).</w:t>
      </w:r>
    </w:p>
    <w:p w14:paraId="4DB9E9CF" w14:textId="77777777" w:rsidR="00271F02" w:rsidRPr="009951EC" w:rsidRDefault="00271F02" w:rsidP="00271F02">
      <w:pPr>
        <w:rPr>
          <w:i/>
        </w:rPr>
      </w:pPr>
      <w:r w:rsidRPr="009951EC">
        <w:rPr>
          <w:i/>
        </w:rPr>
        <w:t>This requirement is defined for the purpose of evaluation in the eMBB and URLLC usage scenarios.</w:t>
      </w:r>
    </w:p>
    <w:p w14:paraId="704B9831" w14:textId="2840F33D" w:rsidR="00271F02" w:rsidRPr="009951EC" w:rsidRDefault="00271F02" w:rsidP="00271F02">
      <w:pPr>
        <w:rPr>
          <w:i/>
        </w:rPr>
      </w:pPr>
      <w:r w:rsidRPr="009951EC">
        <w:rPr>
          <w:i/>
          <w:szCs w:val="24"/>
        </w:rPr>
        <w:t>The minimum requirement for control plane latency is 20</w:t>
      </w:r>
      <w:r w:rsidR="00026388" w:rsidRPr="009951EC">
        <w:rPr>
          <w:i/>
          <w:szCs w:val="24"/>
        </w:rPr>
        <w:t xml:space="preserve"> </w:t>
      </w:r>
      <w:r w:rsidRPr="009951EC">
        <w:rPr>
          <w:i/>
          <w:szCs w:val="24"/>
        </w:rPr>
        <w:t xml:space="preserve">ms. </w:t>
      </w:r>
      <w:r w:rsidRPr="009951EC">
        <w:rPr>
          <w:i/>
        </w:rPr>
        <w:t>Proponents are encouraged to consider lower control plane latency, e.g. 10</w:t>
      </w:r>
      <w:r w:rsidR="00026388" w:rsidRPr="009951EC">
        <w:rPr>
          <w:i/>
        </w:rPr>
        <w:t xml:space="preserve"> </w:t>
      </w:r>
      <w:r w:rsidRPr="009951EC">
        <w:rPr>
          <w:i/>
        </w:rPr>
        <w:t>ms.”</w:t>
      </w:r>
    </w:p>
    <w:p w14:paraId="1F1A8285" w14:textId="0F61FD33" w:rsidR="00271F02" w:rsidRDefault="00271F02" w:rsidP="00271F02"/>
    <w:p w14:paraId="3D3B3D8F" w14:textId="5009DFA4" w:rsidR="001620EC" w:rsidRDefault="001620EC" w:rsidP="00271F02">
      <w:r>
        <w:t xml:space="preserve">Similarly, 3GPP has defined the CP latency and the requirement on it to be </w:t>
      </w:r>
      <w:r>
        <w:fldChar w:fldCharType="begin"/>
      </w:r>
      <w:r>
        <w:instrText xml:space="preserve"> REF _Ref498545466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p w14:paraId="25D56721" w14:textId="77777777" w:rsidR="001620EC" w:rsidRDefault="001620EC" w:rsidP="00271F02"/>
    <w:p w14:paraId="6E78973E" w14:textId="541EBFAF" w:rsidR="001620EC" w:rsidRPr="001620EC" w:rsidRDefault="001620EC" w:rsidP="001620EC">
      <w:pPr>
        <w:rPr>
          <w:rFonts w:ascii="Calibri" w:hAnsi="Calibri"/>
          <w:i/>
          <w:lang w:val="en-US"/>
        </w:rPr>
      </w:pPr>
      <w:r>
        <w:rPr>
          <w:i/>
          <w:lang w:val="en-US"/>
        </w:rPr>
        <w:t>“</w:t>
      </w:r>
      <w:r w:rsidRPr="001620EC">
        <w:rPr>
          <w:i/>
          <w:lang w:val="en-US"/>
        </w:rPr>
        <w:t>Control plane latency refers to the time to move from a battery efficient state (e.g., IDLE) to start of continuous data transfer (e.g., ACTIVE).</w:t>
      </w:r>
    </w:p>
    <w:p w14:paraId="234F1C10" w14:textId="1AF790F0" w:rsidR="001620EC" w:rsidRPr="001620EC" w:rsidRDefault="001620EC" w:rsidP="001620EC">
      <w:pPr>
        <w:rPr>
          <w:i/>
          <w:lang w:val="en-US"/>
        </w:rPr>
      </w:pPr>
      <w:r w:rsidRPr="001620EC">
        <w:rPr>
          <w:i/>
          <w:lang w:val="en-US"/>
        </w:rPr>
        <w:t>The target for control plane latency should be 10ms.”</w:t>
      </w:r>
    </w:p>
    <w:p w14:paraId="3F37AA3D" w14:textId="1E686875" w:rsidR="001620EC" w:rsidRDefault="001620EC" w:rsidP="00271F02"/>
    <w:p w14:paraId="570DDF63" w14:textId="77777777" w:rsidR="00271F02" w:rsidRDefault="00271F02" w:rsidP="00271F02">
      <w:r>
        <w:t>A most battery efficient state should here be interpreted as Idle or Inactive state, which both have same energy consumption.</w:t>
      </w:r>
    </w:p>
    <w:p w14:paraId="3E308B45" w14:textId="01B7CDEA" w:rsidR="00B2594B" w:rsidRDefault="00271F02" w:rsidP="009951EC">
      <w:r>
        <w:t>The start of continuous data transfer should here be interpreted as the point in time where the UE is ready to be scheduled, i.e. when it enters the Active state.</w:t>
      </w:r>
    </w:p>
    <w:p w14:paraId="27C9284D" w14:textId="5FDBB947" w:rsidR="00271F02" w:rsidRDefault="00B2594B" w:rsidP="00B2594B">
      <w:pPr>
        <w:pStyle w:val="Heading2"/>
      </w:pPr>
      <w:r>
        <w:t>Control plane signalling</w:t>
      </w:r>
    </w:p>
    <w:p w14:paraId="5D1D3999" w14:textId="5C8B5C80" w:rsidR="000F1301" w:rsidRPr="000F1301" w:rsidRDefault="00B2594B" w:rsidP="000F1301">
      <w:r>
        <w:t>According to the definition of CP latency we here study the transition from the RRC Inactive state to the RRC Active state</w:t>
      </w:r>
      <w:r w:rsidR="000F1301">
        <w:t xml:space="preserve">, as shown in </w:t>
      </w:r>
      <w:r w:rsidR="000F1301">
        <w:fldChar w:fldCharType="begin"/>
      </w:r>
      <w:r w:rsidR="000F1301">
        <w:instrText xml:space="preserve"> REF _Ref492998609 \h </w:instrText>
      </w:r>
      <w:r w:rsidR="000F1301">
        <w:fldChar w:fldCharType="separate"/>
      </w:r>
      <w:r w:rsidR="000F1301">
        <w:t xml:space="preserve">Figure </w:t>
      </w:r>
      <w:r w:rsidR="000F1301">
        <w:rPr>
          <w:noProof/>
        </w:rPr>
        <w:t>1</w:t>
      </w:r>
      <w:r w:rsidR="000F1301">
        <w:fldChar w:fldCharType="end"/>
      </w:r>
      <w:r w:rsidR="000F1301">
        <w:t>.</w:t>
      </w:r>
    </w:p>
    <w:p w14:paraId="6B1BCE23" w14:textId="118623F9" w:rsidR="00271F02" w:rsidRDefault="00FB663C" w:rsidP="00271F02">
      <w:pPr>
        <w:keepNext/>
      </w:pPr>
      <w:r>
        <w:rPr>
          <w:noProof/>
          <w:lang w:val="fi-FI" w:eastAsia="fi-FI"/>
        </w:rPr>
        <w:lastRenderedPageBreak/>
        <w:drawing>
          <wp:inline distT="0" distB="0" distL="0" distR="0" wp14:anchorId="010F7D30" wp14:editId="3B8FAA54">
            <wp:extent cx="4676140" cy="19627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140" cy="196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C00F73" w14:textId="77777777" w:rsidR="00271F02" w:rsidRDefault="00271F02" w:rsidP="00271F02">
      <w:pPr>
        <w:pStyle w:val="Caption"/>
        <w:jc w:val="both"/>
      </w:pPr>
      <w:bookmarkStart w:id="1" w:name="_Ref49299860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Illustration of CP signalling during transition from Inactive to Active state.</w:t>
      </w:r>
    </w:p>
    <w:p w14:paraId="771D76A1" w14:textId="77777777" w:rsidR="00271F02" w:rsidRDefault="00271F02" w:rsidP="00271F02"/>
    <w:p w14:paraId="432996C9" w14:textId="2900116F" w:rsidR="000F1301" w:rsidRDefault="00271F02" w:rsidP="000F1301">
      <w:pPr>
        <w:pStyle w:val="Heading2"/>
      </w:pPr>
      <w:r>
        <w:t>Achievable latency</w:t>
      </w:r>
      <w:r w:rsidR="00BC5933">
        <w:t xml:space="preserve"> in FDD</w:t>
      </w:r>
    </w:p>
    <w:p w14:paraId="2949CF12" w14:textId="77777777" w:rsidR="001C7C97" w:rsidRPr="0085553E" w:rsidRDefault="001C7C97" w:rsidP="001C7C97">
      <w:pPr>
        <w:rPr>
          <w:rFonts w:cs="Arial"/>
          <w:lang w:val="en-US"/>
        </w:rPr>
      </w:pPr>
      <w:r w:rsidRPr="0085553E">
        <w:rPr>
          <w:rFonts w:cs="Arial"/>
          <w:lang w:val="en-US"/>
        </w:rPr>
        <w:t xml:space="preserve">For the evaluation of latency, it has here been assumed that the UE works with n+2 timing and the eNB works with n+3 timing as the fastest option, i.e. that the processing budget is 1 and 2TTI, respectively. </w:t>
      </w:r>
      <w:r>
        <w:rPr>
          <w:rFonts w:cs="Arial"/>
          <w:lang w:val="en-US"/>
        </w:rPr>
        <w:t>This is for 15 and 30kHz SCS. For 120kHz the processing delay is doubled in TTIs, giving n+3 timing for the UE and n+5 timing for gNB.</w:t>
      </w:r>
    </w:p>
    <w:p w14:paraId="0F99B4F7" w14:textId="77777777" w:rsidR="001C7C97" w:rsidRPr="0085553E" w:rsidRDefault="001C7C97" w:rsidP="001C7C97">
      <w:pPr>
        <w:rPr>
          <w:rFonts w:cs="Arial"/>
          <w:lang w:val="en-US"/>
        </w:rPr>
      </w:pPr>
      <w:r w:rsidRPr="0085553E">
        <w:rPr>
          <w:rFonts w:cs="Arial"/>
          <w:lang w:val="en-US"/>
        </w:rPr>
        <w:t xml:space="preserve">With the assumptions described above the resulting CP latency will be as outlined in </w:t>
      </w:r>
      <w:r w:rsidRPr="005A1412">
        <w:rPr>
          <w:rFonts w:cs="Arial"/>
        </w:rPr>
        <w:fldChar w:fldCharType="begin"/>
      </w:r>
      <w:r w:rsidRPr="0085553E">
        <w:rPr>
          <w:rFonts w:cs="Arial"/>
          <w:lang w:val="en-US"/>
        </w:rPr>
        <w:instrText xml:space="preserve"> REF _Ref493253371 \h  \* MERGEFORMAT </w:instrText>
      </w:r>
      <w:r w:rsidRPr="005A1412">
        <w:rPr>
          <w:rFonts w:cs="Arial"/>
        </w:rPr>
      </w:r>
      <w:r w:rsidRPr="005A1412">
        <w:rPr>
          <w:rFonts w:cs="Arial"/>
        </w:rPr>
        <w:fldChar w:fldCharType="separate"/>
      </w:r>
      <w:r w:rsidRPr="0085553E">
        <w:rPr>
          <w:rFonts w:cs="Arial"/>
          <w:lang w:val="en-US"/>
        </w:rPr>
        <w:t xml:space="preserve">Table </w:t>
      </w:r>
      <w:r w:rsidRPr="0085553E">
        <w:rPr>
          <w:rFonts w:cs="Arial"/>
          <w:noProof/>
          <w:lang w:val="en-US"/>
        </w:rPr>
        <w:t>1</w:t>
      </w:r>
      <w:r w:rsidRPr="005A1412">
        <w:rPr>
          <w:rFonts w:cs="Arial"/>
        </w:rPr>
        <w:fldChar w:fldCharType="end"/>
      </w:r>
      <w:r w:rsidRPr="0085553E">
        <w:rPr>
          <w:rFonts w:cs="Arial"/>
          <w:lang w:val="en-US"/>
        </w:rPr>
        <w:t>. As can be seen the total worst-case delay sums up in the range 14TTI for FDD.</w:t>
      </w:r>
    </w:p>
    <w:p w14:paraId="16C02FE4" w14:textId="77777777" w:rsidR="001C7C97" w:rsidRPr="0085553E" w:rsidRDefault="001C7C97" w:rsidP="001C7C97">
      <w:pPr>
        <w:pStyle w:val="Caption"/>
        <w:keepNext/>
        <w:jc w:val="both"/>
        <w:rPr>
          <w:rFonts w:cs="Arial"/>
          <w:lang w:val="en-US"/>
        </w:rPr>
      </w:pPr>
    </w:p>
    <w:p w14:paraId="65F9EE3B" w14:textId="77777777" w:rsidR="001C7C97" w:rsidRPr="0085553E" w:rsidRDefault="001C7C97" w:rsidP="001C7C97">
      <w:pPr>
        <w:pStyle w:val="Caption"/>
        <w:keepNext/>
        <w:rPr>
          <w:rFonts w:cs="Arial"/>
          <w:lang w:val="en-US"/>
        </w:rPr>
      </w:pPr>
      <w:bookmarkStart w:id="2" w:name="_Ref493253371"/>
      <w:r w:rsidRPr="0085553E">
        <w:rPr>
          <w:rFonts w:cs="Arial"/>
          <w:lang w:val="en-US"/>
        </w:rPr>
        <w:t xml:space="preserve">Table </w:t>
      </w:r>
      <w:r w:rsidRPr="005A1412">
        <w:rPr>
          <w:rFonts w:cs="Arial"/>
        </w:rPr>
        <w:fldChar w:fldCharType="begin"/>
      </w:r>
      <w:r w:rsidRPr="0085553E">
        <w:rPr>
          <w:rFonts w:cs="Arial"/>
          <w:lang w:val="en-US"/>
        </w:rPr>
        <w:instrText xml:space="preserve"> SEQ Table \* ARABIC </w:instrText>
      </w:r>
      <w:r w:rsidRPr="005A1412">
        <w:rPr>
          <w:rFonts w:cs="Arial"/>
        </w:rPr>
        <w:fldChar w:fldCharType="separate"/>
      </w:r>
      <w:r w:rsidRPr="0085553E">
        <w:rPr>
          <w:rFonts w:cs="Arial"/>
          <w:noProof/>
          <w:lang w:val="en-US"/>
        </w:rPr>
        <w:t>1</w:t>
      </w:r>
      <w:r w:rsidRPr="005A1412">
        <w:rPr>
          <w:rFonts w:cs="Arial"/>
        </w:rPr>
        <w:fldChar w:fldCharType="end"/>
      </w:r>
      <w:bookmarkEnd w:id="2"/>
      <w:r w:rsidRPr="0085553E">
        <w:rPr>
          <w:rFonts w:cs="Arial"/>
          <w:lang w:val="en-US"/>
        </w:rPr>
        <w:t>. CP latency in TTIs in NR Rel-15 FDD.</w:t>
      </w:r>
    </w:p>
    <w:tbl>
      <w:tblPr>
        <w:tblW w:w="88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63"/>
        <w:gridCol w:w="5557"/>
        <w:gridCol w:w="1020"/>
        <w:gridCol w:w="1020"/>
      </w:tblGrid>
      <w:tr w:rsidR="001C7C97" w:rsidRPr="005A1412" w14:paraId="0B98EB0E" w14:textId="77777777" w:rsidTr="00547FBF">
        <w:trPr>
          <w:trHeight w:val="688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35344F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Component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24A399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Description</w:t>
            </w:r>
          </w:p>
        </w:tc>
        <w:tc>
          <w:tcPr>
            <w:tcW w:w="20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A509D0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Latency</w:t>
            </w:r>
          </w:p>
          <w:p w14:paraId="02763341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[TTI]</w:t>
            </w:r>
          </w:p>
        </w:tc>
      </w:tr>
      <w:tr w:rsidR="001C7C97" w:rsidRPr="005A1412" w14:paraId="55660CC9" w14:textId="77777777" w:rsidTr="00547FBF">
        <w:trPr>
          <w:trHeight w:val="164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047E3289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78656FF3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6684A514" w14:textId="77777777" w:rsidR="001C7C97" w:rsidRPr="005A1412" w:rsidRDefault="001C7C97" w:rsidP="00547FBF">
            <w:pPr>
              <w:spacing w:after="0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15/30kHz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09BDE77B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120kHz</w:t>
            </w:r>
          </w:p>
        </w:tc>
      </w:tr>
      <w:tr w:rsidR="001C7C97" w:rsidRPr="005A1412" w14:paraId="4F5EF194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055037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3159D" w14:textId="77777777" w:rsidR="001C7C97" w:rsidRPr="0085553E" w:rsidRDefault="001C7C97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Worst-case delay due to RACH scheduling period (1TTI period)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C0F462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586C5753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1C7C97" w:rsidRPr="005A1412" w14:paraId="2E206470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66A039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1D5BEF" w14:textId="77777777" w:rsidR="001C7C97" w:rsidRPr="005A1412" w:rsidRDefault="001C7C97" w:rsidP="00547FBF">
            <w:pPr>
              <w:spacing w:after="0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 w:rsidRPr="005A1412"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RACH Preamble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5CC6A0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633CCA0E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1C7C97" w:rsidRPr="005A1412" w14:paraId="406EBA0C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B9DF00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3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ACD353" w14:textId="77777777" w:rsidR="001C7C97" w:rsidRPr="0085553E" w:rsidRDefault="001C7C97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Preamble detection and processing in gNB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33E634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73132491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</w:tr>
      <w:tr w:rsidR="001C7C97" w:rsidRPr="005A1412" w14:paraId="0960E6B0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E4436F" w14:textId="77777777" w:rsidR="001C7C97" w:rsidRPr="005A1412" w:rsidRDefault="001C7C97" w:rsidP="00547FBF">
            <w:pPr>
              <w:spacing w:after="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FBFACD" w14:textId="77777777" w:rsidR="001C7C97" w:rsidRPr="005A1412" w:rsidRDefault="001C7C97" w:rsidP="00547FBF">
            <w:pPr>
              <w:spacing w:after="0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 w:rsidRPr="005A1412"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RA response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D15F85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054A2B04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1C7C97" w:rsidRPr="005A1412" w14:paraId="3726DCF7" w14:textId="77777777" w:rsidTr="00547FBF">
        <w:trPr>
          <w:trHeight w:val="49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7EA42F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5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6D8C65" w14:textId="77777777" w:rsidR="001C7C97" w:rsidRPr="0085553E" w:rsidRDefault="001C7C97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UE Processing Delay (decoding of scheduling grant, timing alignment and C-RNTI assignment + L1 encoding of RRC Connection Request)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AFD90D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3C26CA2C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</w:tr>
      <w:tr w:rsidR="001C7C97" w:rsidRPr="005A1412" w14:paraId="7D02E5ED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F7C78B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6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AF1B35" w14:textId="77777777" w:rsidR="001C7C97" w:rsidRPr="0085553E" w:rsidRDefault="001C7C97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85553E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RRC Connection Resume Request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B36F75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1AC7C5FB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1C7C97" w:rsidRPr="005A1412" w14:paraId="10F49A3A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3BBAB1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7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761368" w14:textId="77777777" w:rsidR="001C7C97" w:rsidRPr="0085553E" w:rsidRDefault="001C7C97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gNB (L2 and RRC)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D36768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2232C677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</w:tr>
      <w:tr w:rsidR="001C7C97" w:rsidRPr="005A1412" w14:paraId="4838A839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CD5221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8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D47229" w14:textId="77777777" w:rsidR="001C7C97" w:rsidRPr="0085553E" w:rsidRDefault="001C7C97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85553E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Resume </w:t>
            </w: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(and UL grant)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2C7540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429AD05F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1C7C97" w:rsidRPr="005A1412" w14:paraId="5120A27D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9A7922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9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25F2CF" w14:textId="77777777" w:rsidR="001C7C97" w:rsidRPr="0085553E" w:rsidRDefault="001C7C97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the UE (L2 and RRC)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E0A06E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6F775C66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</w:tr>
      <w:tr w:rsidR="001C7C97" w:rsidRPr="005A1412" w14:paraId="0109D9E2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066728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10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B049E3" w14:textId="77777777" w:rsidR="001C7C97" w:rsidRPr="0085553E" w:rsidRDefault="001C7C97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85553E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Resume Complete </w:t>
            </w: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(including NAS Service Request)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0F7A16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46CB51B1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1C7C97" w:rsidRPr="005A1412" w14:paraId="7117DA7A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F859C3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11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98838D" w14:textId="77777777" w:rsidR="001C7C97" w:rsidRPr="0085553E" w:rsidRDefault="001C7C97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gNB (Uu –&gt; S1-C)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FBAB62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69EAD5C5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</w:tr>
      <w:tr w:rsidR="001C7C97" w:rsidRPr="005A1412" w14:paraId="21F10923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257A73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D758A2" w14:textId="77777777" w:rsidR="001C7C97" w:rsidRPr="005A1412" w:rsidRDefault="001C7C97" w:rsidP="00547FBF">
            <w:pPr>
              <w:spacing w:after="0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Total delay [TTI]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7003F0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14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6353D3CB" w14:textId="77777777" w:rsidR="001C7C97" w:rsidRPr="005A1412" w:rsidRDefault="001C7C97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22</w:t>
            </w:r>
          </w:p>
        </w:tc>
      </w:tr>
    </w:tbl>
    <w:p w14:paraId="1DB03431" w14:textId="77777777" w:rsidR="00271F02" w:rsidRDefault="00271F02" w:rsidP="00271F02"/>
    <w:p w14:paraId="0BCF0C21" w14:textId="77777777" w:rsidR="00271F02" w:rsidRPr="00650935" w:rsidRDefault="00271F02" w:rsidP="00271F02"/>
    <w:p w14:paraId="2110F6AD" w14:textId="68A78391" w:rsidR="00271F02" w:rsidRDefault="003F1D70" w:rsidP="00271F02">
      <w:pPr>
        <w:pStyle w:val="Observation"/>
      </w:pPr>
      <w:r>
        <w:t xml:space="preserve">The worst-case CP latency in NR Rel-15 </w:t>
      </w:r>
      <w:r w:rsidR="00BC5933">
        <w:t xml:space="preserve">FDD is </w:t>
      </w:r>
      <w:r>
        <w:t xml:space="preserve">14TTI </w:t>
      </w:r>
      <w:r w:rsidR="00BC5933">
        <w:t xml:space="preserve">for </w:t>
      </w:r>
      <w:r>
        <w:t>2TTI processing in gNB and 1TTI processing in UE.</w:t>
      </w:r>
    </w:p>
    <w:p w14:paraId="64C674D4" w14:textId="6C0E7C02" w:rsidR="003F1D70" w:rsidRDefault="003F1D70" w:rsidP="00BC5933">
      <w:pPr>
        <w:pStyle w:val="Heading3"/>
      </w:pPr>
      <w:r>
        <w:lastRenderedPageBreak/>
        <w:t xml:space="preserve">Achievable </w:t>
      </w:r>
      <w:r w:rsidR="00CD038D">
        <w:t xml:space="preserve">FDD </w:t>
      </w:r>
      <w:r>
        <w:t>latency in ms</w:t>
      </w:r>
    </w:p>
    <w:p w14:paraId="477EC512" w14:textId="77777777" w:rsidR="00E365C8" w:rsidRPr="0085553E" w:rsidRDefault="00E365C8" w:rsidP="00E365C8">
      <w:pPr>
        <w:rPr>
          <w:rFonts w:cs="Arial"/>
          <w:lang w:val="en-US"/>
        </w:rPr>
      </w:pPr>
      <w:r w:rsidRPr="0085553E">
        <w:rPr>
          <w:rFonts w:cs="Arial"/>
          <w:lang w:val="en-US"/>
        </w:rPr>
        <w:t xml:space="preserve">With different TTI lengths, and SCS the absolute delay will differ, as shown in </w:t>
      </w:r>
      <w:r w:rsidRPr="005A1412">
        <w:rPr>
          <w:rFonts w:cs="Arial"/>
        </w:rPr>
        <w:fldChar w:fldCharType="begin"/>
      </w:r>
      <w:r w:rsidRPr="0085553E">
        <w:rPr>
          <w:rFonts w:cs="Arial"/>
          <w:lang w:val="en-US"/>
        </w:rPr>
        <w:instrText xml:space="preserve"> REF _Ref493254681 \h  \* MERGEFORMAT </w:instrText>
      </w:r>
      <w:r w:rsidRPr="005A1412">
        <w:rPr>
          <w:rFonts w:cs="Arial"/>
        </w:rPr>
      </w:r>
      <w:r w:rsidRPr="005A1412">
        <w:rPr>
          <w:rFonts w:cs="Arial"/>
        </w:rPr>
        <w:fldChar w:fldCharType="separate"/>
      </w:r>
      <w:r w:rsidRPr="0085553E">
        <w:rPr>
          <w:rFonts w:cs="Arial"/>
          <w:lang w:val="en-US"/>
        </w:rPr>
        <w:t xml:space="preserve">Table </w:t>
      </w:r>
      <w:r w:rsidRPr="0085553E">
        <w:rPr>
          <w:rFonts w:cs="Arial"/>
          <w:noProof/>
          <w:lang w:val="en-US"/>
        </w:rPr>
        <w:t>2</w:t>
      </w:r>
      <w:r w:rsidRPr="005A1412">
        <w:rPr>
          <w:rFonts w:cs="Arial"/>
        </w:rPr>
        <w:fldChar w:fldCharType="end"/>
      </w:r>
      <w:r w:rsidRPr="0085553E">
        <w:rPr>
          <w:rFonts w:cs="Arial"/>
          <w:lang w:val="en-US"/>
        </w:rPr>
        <w:t>. Here we have assumed the upper end of the range calculated above, i.e. 14TTIs for n+3 timing in gNB.</w:t>
      </w:r>
    </w:p>
    <w:p w14:paraId="655B20BF" w14:textId="77777777" w:rsidR="00E365C8" w:rsidRPr="0085553E" w:rsidRDefault="00E365C8" w:rsidP="00E365C8">
      <w:pPr>
        <w:pStyle w:val="Caption"/>
        <w:keepNext/>
        <w:rPr>
          <w:rFonts w:cs="Arial"/>
          <w:lang w:val="en-US"/>
        </w:rPr>
      </w:pPr>
      <w:bookmarkStart w:id="3" w:name="_Ref493254681"/>
      <w:r w:rsidRPr="0085553E">
        <w:rPr>
          <w:rFonts w:cs="Arial"/>
          <w:lang w:val="en-US"/>
        </w:rPr>
        <w:t xml:space="preserve">Table </w:t>
      </w:r>
      <w:r w:rsidRPr="005A1412">
        <w:rPr>
          <w:rFonts w:cs="Arial"/>
        </w:rPr>
        <w:fldChar w:fldCharType="begin"/>
      </w:r>
      <w:r w:rsidRPr="0085553E">
        <w:rPr>
          <w:rFonts w:cs="Arial"/>
          <w:lang w:val="en-US"/>
        </w:rPr>
        <w:instrText xml:space="preserve"> SEQ Table \* ARABIC </w:instrText>
      </w:r>
      <w:r w:rsidRPr="005A1412">
        <w:rPr>
          <w:rFonts w:cs="Arial"/>
        </w:rPr>
        <w:fldChar w:fldCharType="separate"/>
      </w:r>
      <w:r w:rsidRPr="0085553E">
        <w:rPr>
          <w:rFonts w:cs="Arial"/>
          <w:noProof/>
          <w:lang w:val="en-US"/>
        </w:rPr>
        <w:t>2</w:t>
      </w:r>
      <w:r w:rsidRPr="005A1412">
        <w:rPr>
          <w:rFonts w:cs="Arial"/>
        </w:rPr>
        <w:fldChar w:fldCharType="end"/>
      </w:r>
      <w:bookmarkEnd w:id="3"/>
      <w:r w:rsidRPr="0085553E">
        <w:rPr>
          <w:rFonts w:cs="Arial"/>
          <w:lang w:val="en-US"/>
        </w:rPr>
        <w:t>. Achievable CP latency for NR Rel-15 in ms.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</w:tblGrid>
      <w:tr w:rsidR="00E365C8" w:rsidRPr="005A1412" w14:paraId="4BBDFA60" w14:textId="77777777" w:rsidTr="00547FBF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3E16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CP latency (ms)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D81D" w14:textId="77777777" w:rsidR="00E365C8" w:rsidRPr="005A1412" w:rsidRDefault="00E365C8" w:rsidP="00547FBF">
            <w:pPr>
              <w:rPr>
                <w:rFonts w:cs="Arial"/>
                <w:b/>
              </w:rPr>
            </w:pPr>
            <w:r w:rsidRPr="005A1412">
              <w:rPr>
                <w:rFonts w:cs="Arial"/>
                <w:b/>
              </w:rPr>
              <w:t>15kHz SCS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AFC5" w14:textId="77777777" w:rsidR="00E365C8" w:rsidRPr="005A1412" w:rsidRDefault="00E365C8" w:rsidP="00547FBF">
            <w:pPr>
              <w:rPr>
                <w:rFonts w:cs="Arial"/>
                <w:b/>
              </w:rPr>
            </w:pPr>
            <w:r w:rsidRPr="005A1412">
              <w:rPr>
                <w:rFonts w:cs="Arial"/>
                <w:b/>
              </w:rPr>
              <w:t>30kHz SCS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ED3D" w14:textId="77777777" w:rsidR="00E365C8" w:rsidRPr="005A1412" w:rsidRDefault="00E365C8" w:rsidP="00547FBF">
            <w:pPr>
              <w:rPr>
                <w:rFonts w:cs="Arial"/>
                <w:b/>
              </w:rPr>
            </w:pPr>
            <w:r w:rsidRPr="005A1412">
              <w:rPr>
                <w:rFonts w:cs="Arial"/>
                <w:b/>
              </w:rPr>
              <w:t>120kHz SCS</w:t>
            </w:r>
          </w:p>
        </w:tc>
      </w:tr>
      <w:tr w:rsidR="00E365C8" w:rsidRPr="005A1412" w14:paraId="2EA369BF" w14:textId="77777777" w:rsidTr="00547FBF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1E13" w14:textId="77777777" w:rsidR="00E365C8" w:rsidRPr="005A1412" w:rsidRDefault="00E365C8" w:rsidP="00547FBF">
            <w:pPr>
              <w:rPr>
                <w:rFonts w:cs="Arial"/>
                <w:b/>
              </w:rPr>
            </w:pPr>
            <w:r w:rsidRPr="005A1412">
              <w:rPr>
                <w:rFonts w:cs="Arial"/>
                <w:b/>
              </w:rPr>
              <w:t>14-symbol TTI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99A4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14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0124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7.0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B6BD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2.8</w:t>
            </w:r>
          </w:p>
        </w:tc>
      </w:tr>
      <w:tr w:rsidR="00E365C8" w:rsidRPr="005A1412" w14:paraId="06D0E97F" w14:textId="77777777" w:rsidTr="00547FBF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8C3E" w14:textId="77777777" w:rsidR="00E365C8" w:rsidRPr="005A1412" w:rsidRDefault="00E365C8" w:rsidP="00547FBF">
            <w:pPr>
              <w:rPr>
                <w:rFonts w:cs="Arial"/>
                <w:b/>
              </w:rPr>
            </w:pPr>
            <w:r w:rsidRPr="005A1412">
              <w:rPr>
                <w:rFonts w:cs="Arial"/>
                <w:b/>
              </w:rPr>
              <w:t>7-symbol TTI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07C8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7.0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54A8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3.5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7212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1.4</w:t>
            </w:r>
          </w:p>
        </w:tc>
      </w:tr>
      <w:tr w:rsidR="00E365C8" w:rsidRPr="005A1412" w14:paraId="13F854E7" w14:textId="77777777" w:rsidTr="00547FBF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4F28" w14:textId="77777777" w:rsidR="00E365C8" w:rsidRPr="005A1412" w:rsidRDefault="00E365C8" w:rsidP="00547FB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4-symbol TTI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76D8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4.0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F09F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2.0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C76C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0.79</w:t>
            </w:r>
          </w:p>
        </w:tc>
      </w:tr>
    </w:tbl>
    <w:p w14:paraId="38DDCD27" w14:textId="77777777" w:rsidR="00E365C8" w:rsidRPr="005A1412" w:rsidRDefault="00E365C8" w:rsidP="00E365C8">
      <w:pPr>
        <w:rPr>
          <w:rFonts w:cs="Arial"/>
        </w:rPr>
      </w:pPr>
    </w:p>
    <w:p w14:paraId="30142397" w14:textId="0D3888B6" w:rsidR="00E365C8" w:rsidRPr="0085553E" w:rsidRDefault="00E365C8" w:rsidP="00E365C8">
      <w:pPr>
        <w:rPr>
          <w:rFonts w:cs="Arial"/>
          <w:lang w:val="en-US"/>
        </w:rPr>
      </w:pPr>
      <w:r w:rsidRPr="0085553E">
        <w:rPr>
          <w:rFonts w:cs="Arial"/>
          <w:lang w:val="en-US"/>
        </w:rPr>
        <w:t>As can be seen in the table, all considered co</w:t>
      </w:r>
      <w:r w:rsidR="00F038FE">
        <w:rPr>
          <w:rFonts w:cs="Arial"/>
          <w:lang w:val="en-US"/>
        </w:rPr>
        <w:t xml:space="preserve">nfigurations fulfil the 20ms </w:t>
      </w:r>
      <w:r w:rsidRPr="0085553E">
        <w:rPr>
          <w:rFonts w:cs="Arial"/>
          <w:lang w:val="en-US"/>
        </w:rPr>
        <w:t>target on CP latency, and almost all configu</w:t>
      </w:r>
      <w:r>
        <w:rPr>
          <w:rFonts w:cs="Arial"/>
          <w:lang w:val="en-US"/>
        </w:rPr>
        <w:t xml:space="preserve">rations also reach the </w:t>
      </w:r>
      <w:r w:rsidRPr="0085553E">
        <w:rPr>
          <w:rFonts w:cs="Arial"/>
          <w:lang w:val="en-US"/>
        </w:rPr>
        <w:t>10ms target.</w:t>
      </w:r>
    </w:p>
    <w:p w14:paraId="68E770E9" w14:textId="4D82FF36" w:rsidR="005B6B87" w:rsidRDefault="005B6B87" w:rsidP="005B6B87">
      <w:pPr>
        <w:pStyle w:val="Observation"/>
      </w:pPr>
      <w:r>
        <w:t xml:space="preserve">NR Rel-15 </w:t>
      </w:r>
      <w:r w:rsidR="00CD038D">
        <w:t xml:space="preserve">FDD </w:t>
      </w:r>
      <w:r>
        <w:t xml:space="preserve">can reach the </w:t>
      </w:r>
      <w:r w:rsidR="00F038FE">
        <w:t xml:space="preserve">ITU and 3GPP </w:t>
      </w:r>
      <w:r>
        <w:t>5G target</w:t>
      </w:r>
      <w:r w:rsidR="00F038FE">
        <w:t>s</w:t>
      </w:r>
      <w:r>
        <w:t xml:space="preserve"> on CP latency.</w:t>
      </w:r>
    </w:p>
    <w:p w14:paraId="65033933" w14:textId="44EC07E3" w:rsidR="00451C85" w:rsidRDefault="00451C85" w:rsidP="00451C85">
      <w:pPr>
        <w:pStyle w:val="Heading2"/>
      </w:pPr>
      <w:r>
        <w:t>Achievable latency in TDD</w:t>
      </w:r>
    </w:p>
    <w:p w14:paraId="2835DD51" w14:textId="77777777" w:rsidR="00E365C8" w:rsidRPr="0085553E" w:rsidRDefault="00E365C8" w:rsidP="00E365C8">
      <w:pPr>
        <w:rPr>
          <w:rFonts w:cs="Arial"/>
          <w:lang w:val="en-US"/>
        </w:rPr>
      </w:pPr>
      <w:r w:rsidRPr="0085553E">
        <w:rPr>
          <w:rFonts w:cs="Arial"/>
          <w:lang w:val="en-US"/>
        </w:rPr>
        <w:t>As in the FDD case the processing budget is here assumed to be 1TT</w:t>
      </w:r>
      <w:r>
        <w:rPr>
          <w:rFonts w:cs="Arial"/>
          <w:lang w:val="en-US"/>
        </w:rPr>
        <w:t>I in the UE and 2TTI in the gNB for 15/30kHz SCS, and twice the amount in TTI for 120kHz SCS.</w:t>
      </w:r>
    </w:p>
    <w:p w14:paraId="35784597" w14:textId="77777777" w:rsidR="00E365C8" w:rsidRPr="0085553E" w:rsidRDefault="00E365C8" w:rsidP="00E365C8">
      <w:pPr>
        <w:rPr>
          <w:rFonts w:cs="Arial"/>
          <w:lang w:val="en-US"/>
        </w:rPr>
      </w:pPr>
      <w:r w:rsidRPr="0085553E">
        <w:rPr>
          <w:rFonts w:cs="Arial"/>
          <w:lang w:val="en-US"/>
        </w:rPr>
        <w:t>For TDD slot sequence, we here study two cases: an alternating UL-DL sequence, and a DL-heavy UL-DL-DL-DL sequence. Due to the slot sequence additional alignment delays are added.</w:t>
      </w:r>
    </w:p>
    <w:p w14:paraId="6212918A" w14:textId="77777777" w:rsidR="00E365C8" w:rsidRPr="0085553E" w:rsidRDefault="00E365C8" w:rsidP="00E365C8">
      <w:pPr>
        <w:rPr>
          <w:rFonts w:cs="Arial"/>
          <w:lang w:val="en-US"/>
        </w:rPr>
      </w:pPr>
      <w:r w:rsidRPr="0085553E">
        <w:rPr>
          <w:rFonts w:cs="Arial"/>
          <w:lang w:val="en-US"/>
        </w:rPr>
        <w:t xml:space="preserve">With the assumptions described above the resulting CP latency will be as outlined in </w:t>
      </w:r>
      <w:r w:rsidRPr="005A1412">
        <w:rPr>
          <w:rFonts w:cs="Arial"/>
        </w:rPr>
        <w:fldChar w:fldCharType="begin"/>
      </w:r>
      <w:r w:rsidRPr="0085553E">
        <w:rPr>
          <w:rFonts w:cs="Arial"/>
          <w:lang w:val="en-US"/>
        </w:rPr>
        <w:instrText xml:space="preserve"> REF _Ref493253371 \h  \* MERGEFORMAT </w:instrText>
      </w:r>
      <w:r w:rsidRPr="005A1412">
        <w:rPr>
          <w:rFonts w:cs="Arial"/>
        </w:rPr>
      </w:r>
      <w:r w:rsidRPr="005A1412">
        <w:rPr>
          <w:rFonts w:cs="Arial"/>
        </w:rPr>
        <w:fldChar w:fldCharType="separate"/>
      </w:r>
      <w:r w:rsidRPr="0085553E">
        <w:rPr>
          <w:rFonts w:cs="Arial"/>
          <w:lang w:val="en-US"/>
        </w:rPr>
        <w:t xml:space="preserve">Table </w:t>
      </w:r>
      <w:r w:rsidRPr="0085553E">
        <w:rPr>
          <w:rFonts w:cs="Arial"/>
          <w:noProof/>
          <w:lang w:val="en-US"/>
        </w:rPr>
        <w:t>1</w:t>
      </w:r>
      <w:r w:rsidRPr="005A1412">
        <w:rPr>
          <w:rFonts w:cs="Arial"/>
        </w:rPr>
        <w:fldChar w:fldCharType="end"/>
      </w:r>
      <w:r w:rsidRPr="0085553E">
        <w:rPr>
          <w:rFonts w:cs="Arial"/>
          <w:lang w:val="en-US"/>
        </w:rPr>
        <w:t>. As can be seen the total worst-case delay sums up in the range 14TTI for FDD.</w:t>
      </w:r>
    </w:p>
    <w:p w14:paraId="7D66333F" w14:textId="77777777" w:rsidR="00E365C8" w:rsidRPr="0085553E" w:rsidRDefault="00E365C8" w:rsidP="00E365C8">
      <w:pPr>
        <w:pStyle w:val="Caption"/>
        <w:keepNext/>
        <w:jc w:val="both"/>
        <w:rPr>
          <w:rFonts w:cs="Arial"/>
          <w:lang w:val="en-US"/>
        </w:rPr>
      </w:pPr>
    </w:p>
    <w:p w14:paraId="54C8E91A" w14:textId="77777777" w:rsidR="00E365C8" w:rsidRPr="0085553E" w:rsidRDefault="00E365C8" w:rsidP="00E365C8">
      <w:pPr>
        <w:pStyle w:val="Caption"/>
        <w:keepNext/>
        <w:rPr>
          <w:rFonts w:cs="Arial"/>
          <w:lang w:val="en-US"/>
        </w:rPr>
      </w:pPr>
      <w:r w:rsidRPr="0085553E">
        <w:rPr>
          <w:rFonts w:cs="Arial"/>
          <w:lang w:val="en-US"/>
        </w:rPr>
        <w:t xml:space="preserve">Table </w:t>
      </w:r>
      <w:r w:rsidRPr="005A1412">
        <w:rPr>
          <w:rFonts w:cs="Arial"/>
        </w:rPr>
        <w:fldChar w:fldCharType="begin"/>
      </w:r>
      <w:r w:rsidRPr="0085553E">
        <w:rPr>
          <w:rFonts w:cs="Arial"/>
          <w:lang w:val="en-US"/>
        </w:rPr>
        <w:instrText xml:space="preserve"> SEQ Table \* ARABIC </w:instrText>
      </w:r>
      <w:r w:rsidRPr="005A1412">
        <w:rPr>
          <w:rFonts w:cs="Arial"/>
        </w:rPr>
        <w:fldChar w:fldCharType="separate"/>
      </w:r>
      <w:r w:rsidRPr="0085553E">
        <w:rPr>
          <w:rFonts w:cs="Arial"/>
          <w:noProof/>
          <w:lang w:val="en-US"/>
        </w:rPr>
        <w:t>3</w:t>
      </w:r>
      <w:r w:rsidRPr="005A1412">
        <w:rPr>
          <w:rFonts w:cs="Arial"/>
        </w:rPr>
        <w:fldChar w:fldCharType="end"/>
      </w:r>
      <w:r w:rsidRPr="0085553E">
        <w:rPr>
          <w:rFonts w:cs="Arial"/>
          <w:lang w:val="en-US"/>
        </w:rPr>
        <w:t>. CP latency in TTIs in NR Rel-15 TDD.</w:t>
      </w:r>
    </w:p>
    <w:tbl>
      <w:tblPr>
        <w:tblW w:w="934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63"/>
        <w:gridCol w:w="4114"/>
        <w:gridCol w:w="992"/>
        <w:gridCol w:w="851"/>
        <w:gridCol w:w="1134"/>
        <w:gridCol w:w="992"/>
      </w:tblGrid>
      <w:tr w:rsidR="00E365C8" w:rsidRPr="00A33944" w14:paraId="645147D3" w14:textId="77777777" w:rsidTr="00547FBF">
        <w:trPr>
          <w:trHeight w:val="688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A375F8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Component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F177AC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Description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88CD62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br/>
              <w:t>UL-DL Latency</w:t>
            </w:r>
          </w:p>
          <w:p w14:paraId="403C28E1" w14:textId="77777777" w:rsidR="00E365C8" w:rsidRPr="0085553E" w:rsidRDefault="00E365C8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[TTI]</w:t>
            </w:r>
          </w:p>
        </w:tc>
        <w:tc>
          <w:tcPr>
            <w:tcW w:w="212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vAlign w:val="bottom"/>
            <w:hideMark/>
          </w:tcPr>
          <w:p w14:paraId="5EF91860" w14:textId="77777777" w:rsidR="00E365C8" w:rsidRPr="0085553E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br/>
              <w:t>UL-DL-DL-DL Latency</w:t>
            </w:r>
          </w:p>
          <w:p w14:paraId="15291682" w14:textId="77777777" w:rsidR="00E365C8" w:rsidRPr="0085553E" w:rsidRDefault="00E365C8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85553E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[TTI]</w:t>
            </w:r>
          </w:p>
        </w:tc>
      </w:tr>
      <w:tr w:rsidR="00E365C8" w:rsidRPr="00A33944" w14:paraId="738EEA55" w14:textId="77777777" w:rsidTr="00547FBF">
        <w:trPr>
          <w:trHeight w:val="86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1D3D5840" w14:textId="77777777" w:rsidR="00E365C8" w:rsidRPr="00AA1886" w:rsidRDefault="00E365C8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556F469F" w14:textId="77777777" w:rsidR="00E365C8" w:rsidRPr="00AA1886" w:rsidRDefault="00E365C8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14:paraId="28F52485" w14:textId="77777777" w:rsidR="00E365C8" w:rsidRPr="00AA1886" w:rsidRDefault="00E365C8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15/30kHz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5F86C53A" w14:textId="77777777" w:rsidR="00E365C8" w:rsidRPr="0085553E" w:rsidRDefault="00E365C8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120kHz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vAlign w:val="bottom"/>
          </w:tcPr>
          <w:p w14:paraId="504923C7" w14:textId="77777777" w:rsidR="00E365C8" w:rsidRPr="0085553E" w:rsidRDefault="00E365C8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15/30kHz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20EE5DBD" w14:textId="77777777" w:rsidR="00E365C8" w:rsidRPr="0085553E" w:rsidRDefault="00E365C8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120kHz</w:t>
            </w:r>
          </w:p>
        </w:tc>
      </w:tr>
      <w:tr w:rsidR="00E365C8" w:rsidRPr="005A1412" w14:paraId="4AB92E03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C0B471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D72CBE" w14:textId="77777777" w:rsidR="00E365C8" w:rsidRPr="0085553E" w:rsidRDefault="00E365C8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Worst-case delay due to RACH scheduling period (1TTI period)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DC38C2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7F7A4C1B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11C69BA7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0B4E0241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4</w:t>
            </w:r>
          </w:p>
        </w:tc>
      </w:tr>
      <w:tr w:rsidR="00E365C8" w:rsidRPr="005A1412" w14:paraId="4950274B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26FDFC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EA7EAC" w14:textId="77777777" w:rsidR="00E365C8" w:rsidRPr="005A1412" w:rsidRDefault="00E365C8" w:rsidP="00547FBF">
            <w:pPr>
              <w:spacing w:after="0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 w:rsidRPr="005A1412"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RACH Preamble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0A42F6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3AB78CDE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2EA3EEA6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62073384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E365C8" w:rsidRPr="005A1412" w14:paraId="2560A899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004802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3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D72D72" w14:textId="77777777" w:rsidR="00E365C8" w:rsidRPr="0085553E" w:rsidRDefault="00E365C8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Preamble detection and processing in gNB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F75B82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3D7E760D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378392CF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4DA3F0FB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</w:tr>
      <w:tr w:rsidR="00E365C8" w:rsidRPr="005A1412" w14:paraId="5FB1EA6E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30C024" w14:textId="77777777" w:rsidR="00E365C8" w:rsidRPr="005A1412" w:rsidRDefault="00E365C8" w:rsidP="00547FBF">
            <w:pPr>
              <w:spacing w:after="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47CE4A" w14:textId="77777777" w:rsidR="00E365C8" w:rsidRPr="005A1412" w:rsidRDefault="00E365C8" w:rsidP="00547FBF">
            <w:pPr>
              <w:spacing w:after="0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DL slot alignment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C1C2FA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0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0661BF59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0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6EF67A98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0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00C9FB14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0</w:t>
            </w:r>
          </w:p>
        </w:tc>
      </w:tr>
      <w:tr w:rsidR="00E365C8" w:rsidRPr="005A1412" w14:paraId="2D69ABC2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7B78B2" w14:textId="77777777" w:rsidR="00E365C8" w:rsidRPr="005A1412" w:rsidRDefault="00E365C8" w:rsidP="00547FBF">
            <w:pPr>
              <w:spacing w:after="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5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D217D5" w14:textId="77777777" w:rsidR="00E365C8" w:rsidRPr="005A1412" w:rsidRDefault="00E365C8" w:rsidP="00547FBF">
            <w:pPr>
              <w:spacing w:after="0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 w:rsidRPr="005A1412"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RA response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E9380C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2217ECE4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0AE7BA14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76DA3D2C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E365C8" w:rsidRPr="005A1412" w14:paraId="2118B6B2" w14:textId="77777777" w:rsidTr="00547FBF">
        <w:trPr>
          <w:trHeight w:val="49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EF052C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6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A63EB3" w14:textId="77777777" w:rsidR="00E365C8" w:rsidRPr="0085553E" w:rsidRDefault="00E365C8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UE Processing Delay (decoding of scheduling grant, timing alignment and C-RNTI assignment + L1 encoding of RRC Connection Request)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C05171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1A010BA2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35280671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5B8BE68E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</w:tr>
      <w:tr w:rsidR="00E365C8" w:rsidRPr="005A1412" w14:paraId="4B8C99D5" w14:textId="77777777" w:rsidTr="00547FBF">
        <w:trPr>
          <w:trHeight w:val="194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258DB9" w14:textId="77777777" w:rsidR="00E365C8" w:rsidRPr="005A1412" w:rsidRDefault="00E365C8" w:rsidP="00547FBF">
            <w:pPr>
              <w:spacing w:after="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7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BAE1D9" w14:textId="77777777" w:rsidR="00E365C8" w:rsidRPr="005A1412" w:rsidRDefault="00E365C8" w:rsidP="00547FBF">
            <w:pPr>
              <w:spacing w:after="0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UL slot alignment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773466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7321FC7A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79DFC2D6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184288F3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</w:tr>
      <w:tr w:rsidR="00E365C8" w:rsidRPr="005A1412" w14:paraId="4E4A73DE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F66C20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8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9EE91B" w14:textId="77777777" w:rsidR="00E365C8" w:rsidRPr="0085553E" w:rsidRDefault="00E365C8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85553E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>RRC Connection Resume Request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6196C9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78E27F06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242FF980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5F8361C4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E365C8" w:rsidRPr="005A1412" w14:paraId="64BF7E51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4BF96C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9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AC5BAF" w14:textId="77777777" w:rsidR="00E365C8" w:rsidRPr="0085553E" w:rsidRDefault="00E365C8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gNB (L2 and RRC)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460BEE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0F44B4FB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59DFBD0D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77647A94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</w:tr>
      <w:tr w:rsidR="00E365C8" w:rsidRPr="005A1412" w14:paraId="71DF1898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5DE1B0" w14:textId="77777777" w:rsidR="00E365C8" w:rsidRPr="005A1412" w:rsidRDefault="00E365C8" w:rsidP="00547FBF">
            <w:pPr>
              <w:spacing w:after="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10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A7E4DF" w14:textId="77777777" w:rsidR="00E365C8" w:rsidRPr="005A1412" w:rsidRDefault="00E365C8" w:rsidP="00547FBF">
            <w:pPr>
              <w:spacing w:after="0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DL slot alignment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0400E0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0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19A25E41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0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0506A508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0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6AF5C6F8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0</w:t>
            </w:r>
          </w:p>
        </w:tc>
      </w:tr>
      <w:tr w:rsidR="00E365C8" w:rsidRPr="005A1412" w14:paraId="39BCC049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BF6CD7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11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BF440E" w14:textId="77777777" w:rsidR="00E365C8" w:rsidRPr="0085553E" w:rsidRDefault="00E365C8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85553E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Resume </w:t>
            </w: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(and UL grant)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A29FA8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35D3D051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19EB76A4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7933226E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E365C8" w:rsidRPr="005A1412" w14:paraId="08BB1755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2980C5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12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3DCDA5" w14:textId="77777777" w:rsidR="00E365C8" w:rsidRPr="0085553E" w:rsidRDefault="00E365C8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the UE (L2 and RRC)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07291B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7BC0B571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2AFD9894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5DD3283A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</w:tr>
      <w:tr w:rsidR="00E365C8" w:rsidRPr="005A1412" w14:paraId="3AC84FC4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7ADEB1" w14:textId="77777777" w:rsidR="00E365C8" w:rsidRPr="005A1412" w:rsidRDefault="00E365C8" w:rsidP="00547FBF">
            <w:pPr>
              <w:spacing w:after="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13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BDD25D" w14:textId="77777777" w:rsidR="00E365C8" w:rsidRPr="005A1412" w:rsidRDefault="00E365C8" w:rsidP="00547FBF">
            <w:pPr>
              <w:spacing w:after="0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UL slot alignment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3C1E1D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365C20B1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075EFE58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625039DA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</w:tr>
      <w:tr w:rsidR="00E365C8" w:rsidRPr="005A1412" w14:paraId="73879AD7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A8D770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sv-SE"/>
              </w:rPr>
              <w:t>14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5DB73C" w14:textId="77777777" w:rsidR="00E365C8" w:rsidRPr="0085553E" w:rsidRDefault="00E365C8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85553E">
              <w:rPr>
                <w:rFonts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Resume Complete </w:t>
            </w: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(including NAS Service Request)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4B4093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4CF9480E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124E1635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58B6AFEA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E365C8" w:rsidRPr="005A1412" w14:paraId="127C235B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4C2D75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15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78A503" w14:textId="77777777" w:rsidR="00E365C8" w:rsidRPr="0085553E" w:rsidRDefault="00E365C8" w:rsidP="00547FBF">
            <w:pPr>
              <w:spacing w:after="0"/>
              <w:rPr>
                <w:rFonts w:cs="Arial"/>
                <w:sz w:val="36"/>
                <w:szCs w:val="36"/>
                <w:lang w:val="en-US" w:eastAsia="sv-SE"/>
              </w:rPr>
            </w:pPr>
            <w:r w:rsidRPr="0085553E">
              <w:rPr>
                <w:rFonts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gNB (Uu –&gt; S1-C)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5F572E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68A0598C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6A9847E4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6F0AF594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kern w:val="24"/>
                <w:sz w:val="18"/>
                <w:szCs w:val="18"/>
                <w:lang w:eastAsia="sv-SE"/>
              </w:rPr>
              <w:t>4</w:t>
            </w:r>
          </w:p>
        </w:tc>
      </w:tr>
      <w:tr w:rsidR="00E365C8" w:rsidRPr="005A1412" w14:paraId="7220DCAA" w14:textId="77777777" w:rsidTr="00547FBF">
        <w:trPr>
          <w:trHeight w:val="255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6525D0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411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68688B" w14:textId="77777777" w:rsidR="00E365C8" w:rsidRPr="005A1412" w:rsidRDefault="00E365C8" w:rsidP="00547FBF">
            <w:pPr>
              <w:spacing w:after="0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Total delay [TTI]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7F5705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17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463A08F9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25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hideMark/>
          </w:tcPr>
          <w:p w14:paraId="3B770E1A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5A1412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25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14:paraId="6164C686" w14:textId="77777777" w:rsidR="00E365C8" w:rsidRPr="005A1412" w:rsidRDefault="00E365C8" w:rsidP="00547FBF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33</w:t>
            </w:r>
          </w:p>
        </w:tc>
      </w:tr>
    </w:tbl>
    <w:p w14:paraId="388245D1" w14:textId="7E942843" w:rsidR="00451C85" w:rsidRDefault="00451C85" w:rsidP="00451C85">
      <w:pPr>
        <w:pStyle w:val="Observation"/>
      </w:pPr>
      <w:r>
        <w:lastRenderedPageBreak/>
        <w:t xml:space="preserve">The worst-case CP latency in NR Rel-15 </w:t>
      </w:r>
      <w:r w:rsidR="00627848">
        <w:t>T</w:t>
      </w:r>
      <w:r>
        <w:t xml:space="preserve">DD </w:t>
      </w:r>
      <w:r w:rsidR="00627848">
        <w:t xml:space="preserve">with alternating UL-DL pattern </w:t>
      </w:r>
      <w:r>
        <w:t xml:space="preserve">is </w:t>
      </w:r>
      <w:r w:rsidR="00627848">
        <w:t>17</w:t>
      </w:r>
      <w:r>
        <w:t>TTI for 2TTI processing in gNB and 1TTI processing in UE.</w:t>
      </w:r>
    </w:p>
    <w:p w14:paraId="78BD32B9" w14:textId="3D3086A5" w:rsidR="00451C85" w:rsidRDefault="00451C85" w:rsidP="00451C85">
      <w:pPr>
        <w:pStyle w:val="Heading3"/>
      </w:pPr>
      <w:r>
        <w:t xml:space="preserve">Achievable </w:t>
      </w:r>
      <w:r w:rsidR="00627848">
        <w:t>T</w:t>
      </w:r>
      <w:r>
        <w:t>DD latency in ms</w:t>
      </w:r>
    </w:p>
    <w:p w14:paraId="1347F721" w14:textId="77777777" w:rsidR="00E365C8" w:rsidRPr="0085553E" w:rsidRDefault="00E365C8" w:rsidP="00E365C8">
      <w:pPr>
        <w:rPr>
          <w:rFonts w:cs="Arial"/>
          <w:lang w:val="en-US"/>
        </w:rPr>
      </w:pPr>
      <w:r w:rsidRPr="0085553E">
        <w:rPr>
          <w:rFonts w:cs="Arial"/>
          <w:lang w:val="en-US"/>
        </w:rPr>
        <w:t xml:space="preserve">With different TTI lengths and SCS the absolute delay will differ, as shown in </w:t>
      </w:r>
      <w:r w:rsidRPr="005A1412">
        <w:rPr>
          <w:rFonts w:cs="Arial"/>
        </w:rPr>
        <w:fldChar w:fldCharType="begin"/>
      </w:r>
      <w:r w:rsidRPr="0085553E">
        <w:rPr>
          <w:rFonts w:cs="Arial"/>
          <w:lang w:val="en-US"/>
        </w:rPr>
        <w:instrText xml:space="preserve"> REF _Ref493254681 \h  \* MERGEFORMAT </w:instrText>
      </w:r>
      <w:r w:rsidRPr="005A1412">
        <w:rPr>
          <w:rFonts w:cs="Arial"/>
        </w:rPr>
      </w:r>
      <w:r w:rsidRPr="005A1412">
        <w:rPr>
          <w:rFonts w:cs="Arial"/>
        </w:rPr>
        <w:fldChar w:fldCharType="separate"/>
      </w:r>
      <w:r w:rsidRPr="0085553E">
        <w:rPr>
          <w:rFonts w:cs="Arial"/>
          <w:lang w:val="en-US"/>
        </w:rPr>
        <w:t xml:space="preserve">Table </w:t>
      </w:r>
      <w:r w:rsidRPr="0085553E">
        <w:rPr>
          <w:rFonts w:cs="Arial"/>
          <w:noProof/>
          <w:lang w:val="en-US"/>
        </w:rPr>
        <w:t>2</w:t>
      </w:r>
      <w:r w:rsidRPr="005A1412">
        <w:rPr>
          <w:rFonts w:cs="Arial"/>
        </w:rPr>
        <w:fldChar w:fldCharType="end"/>
      </w:r>
      <w:r w:rsidRPr="0085553E">
        <w:rPr>
          <w:rFonts w:cs="Arial"/>
          <w:lang w:val="en-US"/>
        </w:rPr>
        <w:t xml:space="preserve">. For the alternating UL-DL TDD pattern we get the latency as indicated in </w:t>
      </w:r>
      <w:r w:rsidRPr="005A1412">
        <w:rPr>
          <w:rFonts w:cs="Arial"/>
        </w:rPr>
        <w:fldChar w:fldCharType="begin"/>
      </w:r>
      <w:r w:rsidRPr="0085553E">
        <w:rPr>
          <w:rFonts w:cs="Arial"/>
          <w:lang w:val="en-US"/>
        </w:rPr>
        <w:instrText xml:space="preserve"> REF _Ref493257462 \h  \* MERGEFORMAT </w:instrText>
      </w:r>
      <w:r w:rsidRPr="005A1412">
        <w:rPr>
          <w:rFonts w:cs="Arial"/>
        </w:rPr>
      </w:r>
      <w:r w:rsidRPr="005A1412">
        <w:rPr>
          <w:rFonts w:cs="Arial"/>
        </w:rPr>
        <w:fldChar w:fldCharType="separate"/>
      </w:r>
      <w:r w:rsidRPr="0085553E">
        <w:rPr>
          <w:rFonts w:cs="Arial"/>
          <w:lang w:val="en-US"/>
        </w:rPr>
        <w:t xml:space="preserve">Table </w:t>
      </w:r>
      <w:r w:rsidRPr="0085553E">
        <w:rPr>
          <w:rFonts w:cs="Arial"/>
          <w:noProof/>
          <w:lang w:val="en-US"/>
        </w:rPr>
        <w:t>4</w:t>
      </w:r>
      <w:r w:rsidRPr="005A1412">
        <w:rPr>
          <w:rFonts w:cs="Arial"/>
        </w:rPr>
        <w:fldChar w:fldCharType="end"/>
      </w:r>
      <w:r w:rsidRPr="0085553E">
        <w:rPr>
          <w:rFonts w:cs="Arial"/>
          <w:lang w:val="en-US"/>
        </w:rPr>
        <w:t xml:space="preserve">, and for the UL-DL-DL-DL TDD pattern the resulting latency is shown in </w:t>
      </w:r>
      <w:r w:rsidRPr="005A1412">
        <w:rPr>
          <w:rFonts w:cs="Arial"/>
        </w:rPr>
        <w:fldChar w:fldCharType="begin"/>
      </w:r>
      <w:r w:rsidRPr="0085553E">
        <w:rPr>
          <w:rFonts w:cs="Arial"/>
          <w:lang w:val="en-US"/>
        </w:rPr>
        <w:instrText xml:space="preserve"> REF _Ref493257549 \h  \* MERGEFORMAT </w:instrText>
      </w:r>
      <w:r w:rsidRPr="005A1412">
        <w:rPr>
          <w:rFonts w:cs="Arial"/>
        </w:rPr>
      </w:r>
      <w:r w:rsidRPr="005A1412">
        <w:rPr>
          <w:rFonts w:cs="Arial"/>
        </w:rPr>
        <w:fldChar w:fldCharType="separate"/>
      </w:r>
      <w:r w:rsidRPr="0085553E">
        <w:rPr>
          <w:rFonts w:cs="Arial"/>
          <w:lang w:val="en-US"/>
        </w:rPr>
        <w:t xml:space="preserve">Table </w:t>
      </w:r>
      <w:r w:rsidRPr="0085553E">
        <w:rPr>
          <w:rFonts w:cs="Arial"/>
          <w:noProof/>
          <w:lang w:val="en-US"/>
        </w:rPr>
        <w:t>5</w:t>
      </w:r>
      <w:r w:rsidRPr="005A1412">
        <w:rPr>
          <w:rFonts w:cs="Arial"/>
        </w:rPr>
        <w:fldChar w:fldCharType="end"/>
      </w:r>
      <w:r w:rsidRPr="0085553E">
        <w:rPr>
          <w:rFonts w:cs="Arial"/>
          <w:lang w:val="en-US"/>
        </w:rPr>
        <w:t>.</w:t>
      </w:r>
    </w:p>
    <w:p w14:paraId="4AE070F3" w14:textId="77777777" w:rsidR="00E365C8" w:rsidRPr="0085553E" w:rsidRDefault="00E365C8" w:rsidP="00E365C8">
      <w:pPr>
        <w:pStyle w:val="Caption"/>
        <w:keepNext/>
        <w:rPr>
          <w:rFonts w:cs="Arial"/>
          <w:lang w:val="en-US"/>
        </w:rPr>
      </w:pPr>
      <w:bookmarkStart w:id="4" w:name="_Ref493257462"/>
      <w:bookmarkStart w:id="5" w:name="_Hlk493257351"/>
      <w:r w:rsidRPr="0085553E">
        <w:rPr>
          <w:rFonts w:cs="Arial"/>
          <w:lang w:val="en-US"/>
        </w:rPr>
        <w:t xml:space="preserve">Table </w:t>
      </w:r>
      <w:r w:rsidRPr="005A1412">
        <w:rPr>
          <w:rFonts w:cs="Arial"/>
        </w:rPr>
        <w:fldChar w:fldCharType="begin"/>
      </w:r>
      <w:r w:rsidRPr="0085553E">
        <w:rPr>
          <w:rFonts w:cs="Arial"/>
          <w:lang w:val="en-US"/>
        </w:rPr>
        <w:instrText xml:space="preserve"> SEQ Table \* ARABIC </w:instrText>
      </w:r>
      <w:r w:rsidRPr="005A1412">
        <w:rPr>
          <w:rFonts w:cs="Arial"/>
        </w:rPr>
        <w:fldChar w:fldCharType="separate"/>
      </w:r>
      <w:r w:rsidRPr="0085553E">
        <w:rPr>
          <w:rFonts w:cs="Arial"/>
          <w:noProof/>
          <w:lang w:val="en-US"/>
        </w:rPr>
        <w:t>4</w:t>
      </w:r>
      <w:r w:rsidRPr="005A1412">
        <w:rPr>
          <w:rFonts w:cs="Arial"/>
        </w:rPr>
        <w:fldChar w:fldCharType="end"/>
      </w:r>
      <w:bookmarkEnd w:id="4"/>
      <w:r w:rsidRPr="0085553E">
        <w:rPr>
          <w:rFonts w:cs="Arial"/>
          <w:lang w:val="en-US"/>
        </w:rPr>
        <w:t>. Achievable CP latency for NR Rel-15 in ms for TDD with alternating UL-DL pattern.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</w:tblGrid>
      <w:tr w:rsidR="00E365C8" w:rsidRPr="005A1412" w14:paraId="75B02696" w14:textId="77777777" w:rsidTr="00547FBF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EA74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CP latency (ms)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2541" w14:textId="77777777" w:rsidR="00E365C8" w:rsidRPr="005A1412" w:rsidRDefault="00E365C8" w:rsidP="00547FBF">
            <w:pPr>
              <w:rPr>
                <w:rFonts w:cs="Arial"/>
                <w:b/>
              </w:rPr>
            </w:pPr>
            <w:r w:rsidRPr="005A1412">
              <w:rPr>
                <w:rFonts w:cs="Arial"/>
                <w:b/>
              </w:rPr>
              <w:t>15kHz SCS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0289" w14:textId="77777777" w:rsidR="00E365C8" w:rsidRPr="005A1412" w:rsidRDefault="00E365C8" w:rsidP="00547FBF">
            <w:pPr>
              <w:rPr>
                <w:rFonts w:cs="Arial"/>
                <w:b/>
              </w:rPr>
            </w:pPr>
            <w:r w:rsidRPr="005A1412">
              <w:rPr>
                <w:rFonts w:cs="Arial"/>
                <w:b/>
              </w:rPr>
              <w:t>30kHz SCS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0608" w14:textId="77777777" w:rsidR="00E365C8" w:rsidRPr="005A1412" w:rsidRDefault="00E365C8" w:rsidP="00547FBF">
            <w:pPr>
              <w:rPr>
                <w:rFonts w:cs="Arial"/>
                <w:b/>
              </w:rPr>
            </w:pPr>
            <w:r w:rsidRPr="005A1412">
              <w:rPr>
                <w:rFonts w:cs="Arial"/>
                <w:b/>
              </w:rPr>
              <w:t>120kHz SCS</w:t>
            </w:r>
          </w:p>
        </w:tc>
      </w:tr>
      <w:tr w:rsidR="00E365C8" w:rsidRPr="005A1412" w14:paraId="1CC2BA7D" w14:textId="77777777" w:rsidTr="00547FBF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45DA" w14:textId="77777777" w:rsidR="00E365C8" w:rsidRPr="005A1412" w:rsidRDefault="00E365C8" w:rsidP="00547FBF">
            <w:pPr>
              <w:rPr>
                <w:rFonts w:cs="Arial"/>
                <w:b/>
              </w:rPr>
            </w:pPr>
            <w:r w:rsidRPr="005A1412">
              <w:rPr>
                <w:rFonts w:cs="Arial"/>
                <w:b/>
              </w:rPr>
              <w:t>14-symbol TTI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6B54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17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32A9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8.5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5042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5A1412">
              <w:rPr>
                <w:rFonts w:cs="Arial"/>
              </w:rPr>
              <w:t>.1</w:t>
            </w:r>
          </w:p>
        </w:tc>
      </w:tr>
      <w:tr w:rsidR="00E365C8" w:rsidRPr="005A1412" w14:paraId="791EF785" w14:textId="77777777" w:rsidTr="00547FBF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FDF6" w14:textId="77777777" w:rsidR="00E365C8" w:rsidRPr="005A1412" w:rsidRDefault="00E365C8" w:rsidP="00547FBF">
            <w:pPr>
              <w:rPr>
                <w:rFonts w:cs="Arial"/>
                <w:b/>
              </w:rPr>
            </w:pPr>
            <w:r w:rsidRPr="005A1412">
              <w:rPr>
                <w:rFonts w:cs="Arial"/>
                <w:b/>
              </w:rPr>
              <w:t>7-symbol TTI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BB2E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8.5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B472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4.3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4000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1.6</w:t>
            </w:r>
          </w:p>
        </w:tc>
      </w:tr>
      <w:tr w:rsidR="00E365C8" w:rsidRPr="005A1412" w14:paraId="764F11F8" w14:textId="77777777" w:rsidTr="00547FBF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9A02" w14:textId="77777777" w:rsidR="00E365C8" w:rsidRPr="005A1412" w:rsidRDefault="00E365C8" w:rsidP="00547FB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4-symbol TTI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1FC3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4.9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37EE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2.4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9939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0.89</w:t>
            </w:r>
          </w:p>
        </w:tc>
      </w:tr>
      <w:bookmarkEnd w:id="5"/>
    </w:tbl>
    <w:p w14:paraId="52715772" w14:textId="77777777" w:rsidR="00E365C8" w:rsidRPr="005A1412" w:rsidRDefault="00E365C8" w:rsidP="00E365C8">
      <w:pPr>
        <w:rPr>
          <w:rFonts w:cs="Arial"/>
        </w:rPr>
      </w:pPr>
    </w:p>
    <w:p w14:paraId="61349019" w14:textId="77777777" w:rsidR="00E365C8" w:rsidRPr="0085553E" w:rsidRDefault="00E365C8" w:rsidP="00E365C8">
      <w:pPr>
        <w:pStyle w:val="Caption"/>
        <w:keepNext/>
        <w:rPr>
          <w:rFonts w:cs="Arial"/>
          <w:lang w:val="en-US"/>
        </w:rPr>
      </w:pPr>
      <w:bookmarkStart w:id="6" w:name="_Ref493257549"/>
      <w:r w:rsidRPr="0085553E">
        <w:rPr>
          <w:rFonts w:cs="Arial"/>
          <w:lang w:val="en-US"/>
        </w:rPr>
        <w:t xml:space="preserve">Table </w:t>
      </w:r>
      <w:r w:rsidRPr="005A1412">
        <w:rPr>
          <w:rFonts w:cs="Arial"/>
        </w:rPr>
        <w:fldChar w:fldCharType="begin"/>
      </w:r>
      <w:r w:rsidRPr="0085553E">
        <w:rPr>
          <w:rFonts w:cs="Arial"/>
          <w:lang w:val="en-US"/>
        </w:rPr>
        <w:instrText xml:space="preserve"> SEQ Table \* ARABIC </w:instrText>
      </w:r>
      <w:r w:rsidRPr="005A1412">
        <w:rPr>
          <w:rFonts w:cs="Arial"/>
        </w:rPr>
        <w:fldChar w:fldCharType="separate"/>
      </w:r>
      <w:r w:rsidRPr="0085553E">
        <w:rPr>
          <w:rFonts w:cs="Arial"/>
          <w:noProof/>
          <w:lang w:val="en-US"/>
        </w:rPr>
        <w:t>5</w:t>
      </w:r>
      <w:r w:rsidRPr="005A1412">
        <w:rPr>
          <w:rFonts w:cs="Arial"/>
        </w:rPr>
        <w:fldChar w:fldCharType="end"/>
      </w:r>
      <w:bookmarkEnd w:id="6"/>
      <w:r w:rsidRPr="0085553E">
        <w:rPr>
          <w:rFonts w:cs="Arial"/>
          <w:lang w:val="en-US"/>
        </w:rPr>
        <w:t>. Achievable CP latency for NR Rel-15 in ms for TDD with UL-DL-DL-DL pattern.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</w:tblGrid>
      <w:tr w:rsidR="00E365C8" w:rsidRPr="005A1412" w14:paraId="78E3D19F" w14:textId="77777777" w:rsidTr="00547FBF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E733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CP latency (ms)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5A61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  <w:b/>
              </w:rPr>
              <w:t>15kHz SCS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26AF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  <w:b/>
              </w:rPr>
              <w:t>30kHz SCS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F3B3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  <w:b/>
              </w:rPr>
              <w:t>120kHz SCS</w:t>
            </w:r>
          </w:p>
        </w:tc>
      </w:tr>
      <w:tr w:rsidR="00E365C8" w:rsidRPr="005A1412" w14:paraId="131EA17E" w14:textId="77777777" w:rsidTr="00547FBF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B86C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  <w:b/>
              </w:rPr>
              <w:t>14-symbol TTI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E438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25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2224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AB33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4.1</w:t>
            </w:r>
          </w:p>
        </w:tc>
      </w:tr>
      <w:tr w:rsidR="00E365C8" w:rsidRPr="005A1412" w14:paraId="6E210D08" w14:textId="77777777" w:rsidTr="00547FBF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09B6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  <w:b/>
              </w:rPr>
              <w:t>7-symbol TTI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41AA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F996" w14:textId="77777777" w:rsidR="00E365C8" w:rsidRPr="005A1412" w:rsidRDefault="00E365C8" w:rsidP="00547FBF">
            <w:pPr>
              <w:rPr>
                <w:rFonts w:cs="Arial"/>
              </w:rPr>
            </w:pPr>
            <w:r w:rsidRPr="005A1412">
              <w:rPr>
                <w:rFonts w:cs="Arial"/>
              </w:rPr>
              <w:t>6.3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DFBD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2.1</w:t>
            </w:r>
          </w:p>
        </w:tc>
      </w:tr>
      <w:tr w:rsidR="00E365C8" w:rsidRPr="005A1412" w14:paraId="68CF55F2" w14:textId="77777777" w:rsidTr="00547FBF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EAA" w14:textId="77777777" w:rsidR="00E365C8" w:rsidRPr="005A1412" w:rsidRDefault="00E365C8" w:rsidP="00547FB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4-symbol TTI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12D2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7.1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CB92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3.6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6C3F" w14:textId="77777777" w:rsidR="00E365C8" w:rsidRPr="005A1412" w:rsidRDefault="00E365C8" w:rsidP="00547FBF">
            <w:pPr>
              <w:rPr>
                <w:rFonts w:cs="Arial"/>
              </w:rPr>
            </w:pPr>
            <w:r>
              <w:rPr>
                <w:rFonts w:cs="Arial"/>
              </w:rPr>
              <w:t>1.2</w:t>
            </w:r>
          </w:p>
        </w:tc>
      </w:tr>
    </w:tbl>
    <w:p w14:paraId="7521136E" w14:textId="77777777" w:rsidR="00E365C8" w:rsidRPr="005A1412" w:rsidRDefault="00E365C8" w:rsidP="00E365C8">
      <w:pPr>
        <w:rPr>
          <w:rFonts w:cs="Arial"/>
        </w:rPr>
      </w:pPr>
    </w:p>
    <w:p w14:paraId="65F7BC25" w14:textId="35ACFC5F" w:rsidR="00640773" w:rsidRDefault="00E365C8" w:rsidP="00E365C8">
      <w:pPr>
        <w:rPr>
          <w:rFonts w:cs="Arial"/>
          <w:lang w:val="en-US"/>
        </w:rPr>
      </w:pPr>
      <w:r w:rsidRPr="0085553E">
        <w:rPr>
          <w:rFonts w:cs="Arial"/>
          <w:lang w:val="en-US"/>
        </w:rPr>
        <w:t>As can be seen in the table, all considered configurations fulfil the 20ms 5G target on CP latency for th</w:t>
      </w:r>
      <w:r>
        <w:rPr>
          <w:rFonts w:cs="Arial"/>
          <w:lang w:val="en-US"/>
        </w:rPr>
        <w:t>e alternating UL-DL TDD pattern, and several configurations can also fulfill the 10ms requirement.</w:t>
      </w:r>
    </w:p>
    <w:p w14:paraId="134B0A38" w14:textId="77777777" w:rsidR="006004E5" w:rsidRPr="0085553E" w:rsidRDefault="006004E5" w:rsidP="001556B5">
      <w:pPr>
        <w:pStyle w:val="Observation"/>
        <w:rPr>
          <w:lang w:val="en-US"/>
        </w:rPr>
      </w:pPr>
      <w:bookmarkStart w:id="7" w:name="_Toc494738477"/>
      <w:r w:rsidRPr="0085553E">
        <w:rPr>
          <w:lang w:val="en-US"/>
        </w:rPr>
        <w:t xml:space="preserve">NR Rel-15 TDD can reach the </w:t>
      </w:r>
      <w:r>
        <w:rPr>
          <w:lang w:val="en-US"/>
        </w:rPr>
        <w:t xml:space="preserve">ITU and 3GPP </w:t>
      </w:r>
      <w:r w:rsidRPr="0085553E">
        <w:rPr>
          <w:lang w:val="en-US"/>
        </w:rPr>
        <w:t>5G target</w:t>
      </w:r>
      <w:r>
        <w:rPr>
          <w:lang w:val="en-US"/>
        </w:rPr>
        <w:t>s</w:t>
      </w:r>
      <w:r w:rsidRPr="0085553E">
        <w:rPr>
          <w:lang w:val="en-US"/>
        </w:rPr>
        <w:t xml:space="preserve"> on CP latency.</w:t>
      </w:r>
      <w:bookmarkEnd w:id="7"/>
    </w:p>
    <w:p w14:paraId="485A9430" w14:textId="77777777" w:rsidR="006004E5" w:rsidRPr="00E365C8" w:rsidRDefault="006004E5" w:rsidP="00E365C8">
      <w:pPr>
        <w:rPr>
          <w:rFonts w:cs="Arial"/>
          <w:lang w:val="en-US"/>
        </w:rPr>
      </w:pPr>
    </w:p>
    <w:p w14:paraId="3C31816A" w14:textId="5B47A412" w:rsidR="00100049" w:rsidRDefault="00100049" w:rsidP="007439E0">
      <w:pPr>
        <w:pStyle w:val="Observation"/>
        <w:numPr>
          <w:ilvl w:val="0"/>
          <w:numId w:val="0"/>
        </w:numPr>
      </w:pPr>
      <w:r w:rsidRPr="00100049">
        <w:rPr>
          <w:b w:val="0"/>
        </w:rPr>
        <w:t>We consider that it us useful to capture the results of this contribution somewhere so that they can be later used in ITU evaluation. Technical report could be one place</w:t>
      </w:r>
      <w:r w:rsidR="009C0499">
        <w:rPr>
          <w:b w:val="0"/>
        </w:rPr>
        <w:t>.</w:t>
      </w:r>
      <w:r>
        <w:t xml:space="preserve"> </w:t>
      </w:r>
    </w:p>
    <w:p w14:paraId="1F60958B" w14:textId="2E774698" w:rsidR="007439E0" w:rsidRPr="00DB0A9F" w:rsidRDefault="007439E0" w:rsidP="007439E0">
      <w:pPr>
        <w:pStyle w:val="TOC1"/>
        <w:rPr>
          <w:rFonts w:ascii="Calibri" w:eastAsia="SimSun" w:hAnsi="Calibri"/>
          <w:b w:val="0"/>
          <w:sz w:val="22"/>
        </w:rPr>
      </w:pPr>
      <w:r>
        <w:t>Proposal 1</w:t>
      </w:r>
      <w:r w:rsidRPr="00DB0A9F">
        <w:rPr>
          <w:rFonts w:ascii="Calibri" w:eastAsia="SimSun" w:hAnsi="Calibri"/>
          <w:b w:val="0"/>
          <w:sz w:val="22"/>
        </w:rPr>
        <w:tab/>
      </w:r>
      <w:r w:rsidR="00100049">
        <w:t>Discuss where to capture the results of</w:t>
      </w:r>
      <w:r>
        <w:t xml:space="preserve"> this contribution </w:t>
      </w:r>
      <w:r w:rsidR="00100049">
        <w:t>(e.g.</w:t>
      </w:r>
      <w:r>
        <w:t xml:space="preserve"> NR TR</w:t>
      </w:r>
      <w:r w:rsidR="00100049">
        <w:t>)</w:t>
      </w:r>
      <w:r>
        <w:t>.</w:t>
      </w:r>
    </w:p>
    <w:p w14:paraId="6D136E61" w14:textId="77777777" w:rsidR="007439E0" w:rsidRPr="007439E0" w:rsidRDefault="007439E0" w:rsidP="007439E0">
      <w:pPr>
        <w:pStyle w:val="Observation"/>
        <w:numPr>
          <w:ilvl w:val="0"/>
          <w:numId w:val="0"/>
        </w:numPr>
        <w:rPr>
          <w:lang w:val="en-US"/>
        </w:rPr>
      </w:pPr>
    </w:p>
    <w:p w14:paraId="24EB374A" w14:textId="77777777" w:rsidR="005B6B87" w:rsidRPr="003F1D70" w:rsidRDefault="005B6B87" w:rsidP="003F1D70"/>
    <w:p w14:paraId="6177C050" w14:textId="77777777" w:rsidR="00271F02" w:rsidRPr="00CE0424" w:rsidRDefault="00271F02" w:rsidP="00271F02">
      <w:pPr>
        <w:pStyle w:val="Heading1"/>
      </w:pPr>
      <w:r w:rsidRPr="00CE0424">
        <w:t>Conclusion</w:t>
      </w:r>
    </w:p>
    <w:p w14:paraId="771318F6" w14:textId="36052280" w:rsidR="00271F02" w:rsidRDefault="00271F02" w:rsidP="00271F02">
      <w:pPr>
        <w:pStyle w:val="BodyText"/>
        <w:rPr>
          <w:noProof/>
        </w:rPr>
      </w:pPr>
      <w:r>
        <w:t xml:space="preserve">In section </w:t>
      </w:r>
      <w:r w:rsidR="007439E0">
        <w:t>2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22A5DFE3" w14:textId="257D4932" w:rsidR="007439E0" w:rsidRDefault="007439E0" w:rsidP="007439E0">
      <w:pPr>
        <w:pStyle w:val="Observation"/>
        <w:numPr>
          <w:ilvl w:val="0"/>
          <w:numId w:val="21"/>
        </w:numPr>
      </w:pPr>
      <w:r>
        <w:t>The worst-case CP latency in NR Rel-15 FDD is 14TTI for 2TTI processing in gNB and 1TTI processing in UE.</w:t>
      </w:r>
    </w:p>
    <w:p w14:paraId="1AC86FBF" w14:textId="77777777" w:rsidR="00F038FE" w:rsidRDefault="00F038FE" w:rsidP="007439E0">
      <w:pPr>
        <w:pStyle w:val="Observation"/>
      </w:pPr>
      <w:r>
        <w:t>NR Rel-15 FDD can reach the ITU and 3GPP 5G targets on CP latency.</w:t>
      </w:r>
    </w:p>
    <w:p w14:paraId="245965DD" w14:textId="5C5DEFE1" w:rsidR="007439E0" w:rsidRDefault="007439E0" w:rsidP="007439E0">
      <w:pPr>
        <w:pStyle w:val="Observation"/>
      </w:pPr>
      <w:r>
        <w:t>The worst-case CP latency in NR Rel-15 TDD with alternating UL-DL pattern is 17TTI for 2TTI processing in gNB and 1TTI processing in UE.</w:t>
      </w:r>
    </w:p>
    <w:p w14:paraId="1EDE3B82" w14:textId="77777777" w:rsidR="001556B5" w:rsidRPr="0085553E" w:rsidRDefault="001556B5" w:rsidP="001556B5">
      <w:pPr>
        <w:pStyle w:val="Observation"/>
        <w:rPr>
          <w:lang w:val="en-US"/>
        </w:rPr>
      </w:pPr>
      <w:r w:rsidRPr="0085553E">
        <w:rPr>
          <w:lang w:val="en-US"/>
        </w:rPr>
        <w:t xml:space="preserve">NR Rel-15 TDD can reach the </w:t>
      </w:r>
      <w:r>
        <w:rPr>
          <w:lang w:val="en-US"/>
        </w:rPr>
        <w:t xml:space="preserve">ITU and 3GPP </w:t>
      </w:r>
      <w:r w:rsidRPr="0085553E">
        <w:rPr>
          <w:lang w:val="en-US"/>
        </w:rPr>
        <w:t>5G target</w:t>
      </w:r>
      <w:r>
        <w:rPr>
          <w:lang w:val="en-US"/>
        </w:rPr>
        <w:t>s</w:t>
      </w:r>
      <w:r w:rsidRPr="0085553E">
        <w:rPr>
          <w:lang w:val="en-US"/>
        </w:rPr>
        <w:t xml:space="preserve"> on CP latency.</w:t>
      </w:r>
    </w:p>
    <w:p w14:paraId="03AB05D8" w14:textId="77777777" w:rsidR="00271F02" w:rsidRDefault="00271F02" w:rsidP="00271F0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30BDD40" w14:textId="2D9A3C6D" w:rsidR="00271F02" w:rsidRDefault="00271F02" w:rsidP="00271F02">
      <w:pPr>
        <w:pStyle w:val="BodyText"/>
        <w:rPr>
          <w:noProof/>
        </w:rPr>
      </w:pPr>
      <w:r w:rsidRPr="00CE0424">
        <w:t xml:space="preserve">Based on the discussion in section </w:t>
      </w:r>
      <w:r w:rsidR="007439E0">
        <w:t>2</w:t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933B96B" w14:textId="369B974D" w:rsidR="00271F02" w:rsidRPr="00DB0A9F" w:rsidRDefault="00271F02" w:rsidP="00271F02">
      <w:pPr>
        <w:pStyle w:val="TOC1"/>
        <w:rPr>
          <w:rFonts w:ascii="Calibri" w:eastAsia="SimSun" w:hAnsi="Calibri"/>
          <w:b w:val="0"/>
          <w:sz w:val="22"/>
        </w:rPr>
      </w:pPr>
      <w:r>
        <w:t>Proposal 1</w:t>
      </w:r>
      <w:r w:rsidRPr="00DB0A9F">
        <w:rPr>
          <w:rFonts w:ascii="Calibri" w:eastAsia="SimSun" w:hAnsi="Calibri"/>
          <w:b w:val="0"/>
          <w:sz w:val="22"/>
        </w:rPr>
        <w:tab/>
      </w:r>
      <w:r w:rsidR="00EF4246">
        <w:t>Discuss where to capture the results of this contribution (e.g. NR TR).</w:t>
      </w:r>
    </w:p>
    <w:p w14:paraId="205CF732" w14:textId="77777777" w:rsidR="00271F02" w:rsidRPr="00CE0424" w:rsidRDefault="00271F02" w:rsidP="00271F02">
      <w:pPr>
        <w:rPr>
          <w:b/>
          <w:bCs/>
        </w:rPr>
      </w:pPr>
      <w:r>
        <w:rPr>
          <w:b/>
          <w:bCs/>
        </w:rPr>
        <w:fldChar w:fldCharType="end"/>
      </w:r>
    </w:p>
    <w:p w14:paraId="2983EAEB" w14:textId="77777777" w:rsidR="00271F02" w:rsidRPr="00CE0424" w:rsidRDefault="00271F02" w:rsidP="00271F02">
      <w:pPr>
        <w:rPr>
          <w:b/>
          <w:bCs/>
        </w:rPr>
      </w:pPr>
    </w:p>
    <w:p w14:paraId="44D80439" w14:textId="77777777" w:rsidR="00271F02" w:rsidRPr="00CE0424" w:rsidRDefault="00271F02" w:rsidP="00271F02">
      <w:pPr>
        <w:rPr>
          <w:b/>
          <w:bCs/>
        </w:rPr>
      </w:pPr>
    </w:p>
    <w:p w14:paraId="2E26EA28" w14:textId="77777777" w:rsidR="00271F02" w:rsidRPr="00CE0424" w:rsidRDefault="00271F02" w:rsidP="00271F02"/>
    <w:p w14:paraId="25F1C624" w14:textId="77777777" w:rsidR="00271F02" w:rsidRPr="00CE0424" w:rsidRDefault="00271F02" w:rsidP="00271F02"/>
    <w:p w14:paraId="474B231A" w14:textId="77777777" w:rsidR="00271F02" w:rsidRPr="00CE0424" w:rsidRDefault="00271F02" w:rsidP="00271F02">
      <w:pPr>
        <w:pStyle w:val="Heading1"/>
      </w:pPr>
      <w:bookmarkStart w:id="8" w:name="_In-sequence_SDU_delivery"/>
      <w:bookmarkEnd w:id="8"/>
      <w:r w:rsidRPr="00CE0424">
        <w:t>References</w:t>
      </w:r>
    </w:p>
    <w:p w14:paraId="288E75FD" w14:textId="0EB908B1" w:rsidR="00271F02" w:rsidRDefault="00271F02" w:rsidP="00271F02">
      <w:pPr>
        <w:pStyle w:val="Reference"/>
      </w:pPr>
      <w:bookmarkStart w:id="9" w:name="_Ref492995730"/>
      <w:r>
        <w:t>ITU-R</w:t>
      </w:r>
      <w:bookmarkEnd w:id="9"/>
      <w:r>
        <w:t xml:space="preserve"> M.[IMT-2020-TECH PERF REQ] (WP5D-TD-0300)</w:t>
      </w:r>
    </w:p>
    <w:p w14:paraId="6B8F1449" w14:textId="2EEDCD2C" w:rsidR="001620EC" w:rsidRDefault="001620EC" w:rsidP="00271F02">
      <w:pPr>
        <w:pStyle w:val="Reference"/>
      </w:pPr>
      <w:bookmarkStart w:id="10" w:name="_Ref498545466"/>
      <w:r>
        <w:t>3GPP TR 38.913</w:t>
      </w:r>
      <w:bookmarkEnd w:id="10"/>
      <w:r>
        <w:t xml:space="preserve"> </w:t>
      </w:r>
    </w:p>
    <w:p w14:paraId="2C8D6AA1" w14:textId="77777777" w:rsidR="003A7EF3" w:rsidRPr="00271F02" w:rsidRDefault="003A7EF3" w:rsidP="00271F02"/>
    <w:sectPr w:rsidR="003A7EF3" w:rsidRPr="00271F02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A61A1" w14:textId="77777777" w:rsidR="00CA72B8" w:rsidRDefault="00CA72B8">
      <w:r>
        <w:separator/>
      </w:r>
    </w:p>
  </w:endnote>
  <w:endnote w:type="continuationSeparator" w:id="0">
    <w:p w14:paraId="46B4E911" w14:textId="77777777" w:rsidR="00CA72B8" w:rsidRDefault="00CA72B8">
      <w:r>
        <w:continuationSeparator/>
      </w:r>
    </w:p>
  </w:endnote>
  <w:endnote w:type="continuationNotice" w:id="1">
    <w:p w14:paraId="22DF5561" w14:textId="77777777" w:rsidR="00CA72B8" w:rsidRDefault="00CA72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3DE98" w14:textId="43D5FEF6" w:rsidR="00D33BC8" w:rsidRDefault="00D33BC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7AC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7AC5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7B600" w14:textId="77777777" w:rsidR="00CA72B8" w:rsidRDefault="00CA72B8">
      <w:r>
        <w:separator/>
      </w:r>
    </w:p>
  </w:footnote>
  <w:footnote w:type="continuationSeparator" w:id="0">
    <w:p w14:paraId="2CDB6FD4" w14:textId="77777777" w:rsidR="00CA72B8" w:rsidRDefault="00CA72B8">
      <w:r>
        <w:continuationSeparator/>
      </w:r>
    </w:p>
  </w:footnote>
  <w:footnote w:type="continuationNotice" w:id="1">
    <w:p w14:paraId="21B2CBA6" w14:textId="77777777" w:rsidR="00CA72B8" w:rsidRDefault="00CA72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3AD76" w14:textId="77777777" w:rsidR="00D33BC8" w:rsidRDefault="00D33BC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706646D"/>
    <w:multiLevelType w:val="hybridMultilevel"/>
    <w:tmpl w:val="07082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72131"/>
    <w:multiLevelType w:val="hybridMultilevel"/>
    <w:tmpl w:val="2AAEA1E8"/>
    <w:lvl w:ilvl="0" w:tplc="20E69FC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C0342BF8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8A1032E"/>
    <w:multiLevelType w:val="hybridMultilevel"/>
    <w:tmpl w:val="743A6D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64147"/>
    <w:multiLevelType w:val="hybridMultilevel"/>
    <w:tmpl w:val="165AE6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16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7"/>
  </w:num>
  <w:num w:numId="16">
    <w:abstractNumId w:val="19"/>
  </w:num>
  <w:num w:numId="17">
    <w:abstractNumId w:val="10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0"/>
  </w:num>
  <w:num w:numId="20">
    <w:abstractNumId w:val="6"/>
  </w:num>
  <w:num w:numId="21">
    <w:abstractNumId w:val="15"/>
    <w:lvlOverride w:ilvl="0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88E"/>
    <w:rsid w:val="000006E1"/>
    <w:rsid w:val="00002A37"/>
    <w:rsid w:val="000039F4"/>
    <w:rsid w:val="00006446"/>
    <w:rsid w:val="00006896"/>
    <w:rsid w:val="00007CDC"/>
    <w:rsid w:val="00011B28"/>
    <w:rsid w:val="00011BCD"/>
    <w:rsid w:val="00015D15"/>
    <w:rsid w:val="0002564D"/>
    <w:rsid w:val="00025ECA"/>
    <w:rsid w:val="00026235"/>
    <w:rsid w:val="00026388"/>
    <w:rsid w:val="000325B8"/>
    <w:rsid w:val="00034C15"/>
    <w:rsid w:val="00036BA1"/>
    <w:rsid w:val="000422E2"/>
    <w:rsid w:val="00042F22"/>
    <w:rsid w:val="000444EF"/>
    <w:rsid w:val="00046FAE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036D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C8A"/>
    <w:rsid w:val="000E0527"/>
    <w:rsid w:val="000E1E92"/>
    <w:rsid w:val="000E2308"/>
    <w:rsid w:val="000F06D6"/>
    <w:rsid w:val="000F0EB1"/>
    <w:rsid w:val="000F1106"/>
    <w:rsid w:val="000F1301"/>
    <w:rsid w:val="000F3BE9"/>
    <w:rsid w:val="000F3F6C"/>
    <w:rsid w:val="000F6DF3"/>
    <w:rsid w:val="00100049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88B"/>
    <w:rsid w:val="00124314"/>
    <w:rsid w:val="00126B4A"/>
    <w:rsid w:val="00132FD0"/>
    <w:rsid w:val="001344C0"/>
    <w:rsid w:val="001346FA"/>
    <w:rsid w:val="00135252"/>
    <w:rsid w:val="00137AB5"/>
    <w:rsid w:val="00137AC5"/>
    <w:rsid w:val="00137F0B"/>
    <w:rsid w:val="00151E23"/>
    <w:rsid w:val="001526E0"/>
    <w:rsid w:val="001551B5"/>
    <w:rsid w:val="001556B5"/>
    <w:rsid w:val="001620EC"/>
    <w:rsid w:val="001659C1"/>
    <w:rsid w:val="00173A8E"/>
    <w:rsid w:val="00177795"/>
    <w:rsid w:val="0017784C"/>
    <w:rsid w:val="00180941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C97"/>
    <w:rsid w:val="001D51BA"/>
    <w:rsid w:val="001D6342"/>
    <w:rsid w:val="001D6D53"/>
    <w:rsid w:val="001E3EA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6B7E"/>
    <w:rsid w:val="00257543"/>
    <w:rsid w:val="002606C2"/>
    <w:rsid w:val="002617E7"/>
    <w:rsid w:val="00264228"/>
    <w:rsid w:val="00264334"/>
    <w:rsid w:val="0026473E"/>
    <w:rsid w:val="00266214"/>
    <w:rsid w:val="00267C83"/>
    <w:rsid w:val="0027144F"/>
    <w:rsid w:val="00271F02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6D6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2262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34F1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1D70"/>
    <w:rsid w:val="003F2CD4"/>
    <w:rsid w:val="003F6BBE"/>
    <w:rsid w:val="004000E8"/>
    <w:rsid w:val="00402E2B"/>
    <w:rsid w:val="0040512B"/>
    <w:rsid w:val="00405CA5"/>
    <w:rsid w:val="00406D4A"/>
    <w:rsid w:val="00407CD3"/>
    <w:rsid w:val="00410134"/>
    <w:rsid w:val="00410B72"/>
    <w:rsid w:val="00410F18"/>
    <w:rsid w:val="0041263E"/>
    <w:rsid w:val="00413AAC"/>
    <w:rsid w:val="00414BB2"/>
    <w:rsid w:val="00421105"/>
    <w:rsid w:val="004242F4"/>
    <w:rsid w:val="00427248"/>
    <w:rsid w:val="00435301"/>
    <w:rsid w:val="00437447"/>
    <w:rsid w:val="00441A92"/>
    <w:rsid w:val="00444F56"/>
    <w:rsid w:val="00446488"/>
    <w:rsid w:val="004517AA"/>
    <w:rsid w:val="00451C85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C75D9"/>
    <w:rsid w:val="004D36B1"/>
    <w:rsid w:val="004D580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50C"/>
    <w:rsid w:val="005219CF"/>
    <w:rsid w:val="00534B59"/>
    <w:rsid w:val="00536759"/>
    <w:rsid w:val="00537C62"/>
    <w:rsid w:val="00546970"/>
    <w:rsid w:val="00554E19"/>
    <w:rsid w:val="0056121F"/>
    <w:rsid w:val="00567BB1"/>
    <w:rsid w:val="00572505"/>
    <w:rsid w:val="00582809"/>
    <w:rsid w:val="00583762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B87"/>
    <w:rsid w:val="005B6F83"/>
    <w:rsid w:val="005C74FB"/>
    <w:rsid w:val="005D1602"/>
    <w:rsid w:val="005D2C14"/>
    <w:rsid w:val="005E385F"/>
    <w:rsid w:val="005E513F"/>
    <w:rsid w:val="005E5B81"/>
    <w:rsid w:val="005F2CB1"/>
    <w:rsid w:val="005F3025"/>
    <w:rsid w:val="005F618C"/>
    <w:rsid w:val="005F70BD"/>
    <w:rsid w:val="006004E5"/>
    <w:rsid w:val="0060283C"/>
    <w:rsid w:val="00604F14"/>
    <w:rsid w:val="00611B83"/>
    <w:rsid w:val="00613257"/>
    <w:rsid w:val="00613E0A"/>
    <w:rsid w:val="00620A71"/>
    <w:rsid w:val="00620D80"/>
    <w:rsid w:val="006234A6"/>
    <w:rsid w:val="0062528C"/>
    <w:rsid w:val="00627848"/>
    <w:rsid w:val="00630001"/>
    <w:rsid w:val="006311B3"/>
    <w:rsid w:val="00631CA0"/>
    <w:rsid w:val="0063284C"/>
    <w:rsid w:val="00636398"/>
    <w:rsid w:val="006368D3"/>
    <w:rsid w:val="006377EC"/>
    <w:rsid w:val="00640773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A25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633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7BD"/>
    <w:rsid w:val="006F341D"/>
    <w:rsid w:val="006F3CDE"/>
    <w:rsid w:val="006F58D4"/>
    <w:rsid w:val="00700C28"/>
    <w:rsid w:val="00700EF5"/>
    <w:rsid w:val="0070346E"/>
    <w:rsid w:val="00703FB4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39E0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A27"/>
    <w:rsid w:val="007E4610"/>
    <w:rsid w:val="007E4715"/>
    <w:rsid w:val="007E505B"/>
    <w:rsid w:val="007E7091"/>
    <w:rsid w:val="00803FAE"/>
    <w:rsid w:val="00805BED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61A6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D2F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C53"/>
    <w:rsid w:val="008B51A0"/>
    <w:rsid w:val="008B592A"/>
    <w:rsid w:val="008B7B5C"/>
    <w:rsid w:val="008C0C99"/>
    <w:rsid w:val="008C174D"/>
    <w:rsid w:val="008C2017"/>
    <w:rsid w:val="008C4958"/>
    <w:rsid w:val="008C4BAA"/>
    <w:rsid w:val="008C6AE8"/>
    <w:rsid w:val="008C7573"/>
    <w:rsid w:val="008D34F1"/>
    <w:rsid w:val="008D39D8"/>
    <w:rsid w:val="008D5BB8"/>
    <w:rsid w:val="008D6D1A"/>
    <w:rsid w:val="008E065E"/>
    <w:rsid w:val="008E0927"/>
    <w:rsid w:val="008E1909"/>
    <w:rsid w:val="008F1EAB"/>
    <w:rsid w:val="008F33DC"/>
    <w:rsid w:val="008F477F"/>
    <w:rsid w:val="008F6DF4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51EC"/>
    <w:rsid w:val="009960EC"/>
    <w:rsid w:val="009970DD"/>
    <w:rsid w:val="009A0FBA"/>
    <w:rsid w:val="009A1601"/>
    <w:rsid w:val="009A462D"/>
    <w:rsid w:val="009A5CBA"/>
    <w:rsid w:val="009B1F30"/>
    <w:rsid w:val="009B37F1"/>
    <w:rsid w:val="009B3AC2"/>
    <w:rsid w:val="009B4DF4"/>
    <w:rsid w:val="009B564E"/>
    <w:rsid w:val="009B7E87"/>
    <w:rsid w:val="009C049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53B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97AF6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E5FC4"/>
    <w:rsid w:val="00AF1C5D"/>
    <w:rsid w:val="00AF42D7"/>
    <w:rsid w:val="00B006FE"/>
    <w:rsid w:val="00B007CB"/>
    <w:rsid w:val="00B02AA9"/>
    <w:rsid w:val="00B02FA3"/>
    <w:rsid w:val="00B05084"/>
    <w:rsid w:val="00B157F9"/>
    <w:rsid w:val="00B1588E"/>
    <w:rsid w:val="00B20256"/>
    <w:rsid w:val="00B20D09"/>
    <w:rsid w:val="00B23B0B"/>
    <w:rsid w:val="00B2594B"/>
    <w:rsid w:val="00B2763F"/>
    <w:rsid w:val="00B27AAC"/>
    <w:rsid w:val="00B30929"/>
    <w:rsid w:val="00B372AA"/>
    <w:rsid w:val="00B40445"/>
    <w:rsid w:val="00B41888"/>
    <w:rsid w:val="00B45A52"/>
    <w:rsid w:val="00B46175"/>
    <w:rsid w:val="00B536D1"/>
    <w:rsid w:val="00B6188F"/>
    <w:rsid w:val="00B664C7"/>
    <w:rsid w:val="00B739F6"/>
    <w:rsid w:val="00B81A6C"/>
    <w:rsid w:val="00B85DE5"/>
    <w:rsid w:val="00B90F73"/>
    <w:rsid w:val="00B93B59"/>
    <w:rsid w:val="00B9406A"/>
    <w:rsid w:val="00B955A4"/>
    <w:rsid w:val="00BA2280"/>
    <w:rsid w:val="00BA2A08"/>
    <w:rsid w:val="00BA56D2"/>
    <w:rsid w:val="00BA76E0"/>
    <w:rsid w:val="00BB1A95"/>
    <w:rsid w:val="00BB2A25"/>
    <w:rsid w:val="00BB39FE"/>
    <w:rsid w:val="00BB51E9"/>
    <w:rsid w:val="00BC0FDC"/>
    <w:rsid w:val="00BC3053"/>
    <w:rsid w:val="00BC404B"/>
    <w:rsid w:val="00BC4D2E"/>
    <w:rsid w:val="00BC5933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4561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0BA2"/>
    <w:rsid w:val="00C54995"/>
    <w:rsid w:val="00C54D41"/>
    <w:rsid w:val="00C556B8"/>
    <w:rsid w:val="00C60783"/>
    <w:rsid w:val="00C6202F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3223"/>
    <w:rsid w:val="00CA3557"/>
    <w:rsid w:val="00CA72B8"/>
    <w:rsid w:val="00CB1F63"/>
    <w:rsid w:val="00CB7170"/>
    <w:rsid w:val="00CC040E"/>
    <w:rsid w:val="00CC111F"/>
    <w:rsid w:val="00CC2011"/>
    <w:rsid w:val="00CC3EA0"/>
    <w:rsid w:val="00CC7B45"/>
    <w:rsid w:val="00CD038D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3BC8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6DF1"/>
    <w:rsid w:val="00D871CE"/>
    <w:rsid w:val="00D905BA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680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5C8"/>
    <w:rsid w:val="00E36B3D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E12F3"/>
    <w:rsid w:val="00EF18FE"/>
    <w:rsid w:val="00EF4246"/>
    <w:rsid w:val="00EF5787"/>
    <w:rsid w:val="00EF60D0"/>
    <w:rsid w:val="00F038FE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6E69"/>
    <w:rsid w:val="00F97838"/>
    <w:rsid w:val="00FA068C"/>
    <w:rsid w:val="00FA2BB3"/>
    <w:rsid w:val="00FB4C80"/>
    <w:rsid w:val="00FB663C"/>
    <w:rsid w:val="00FB6A6A"/>
    <w:rsid w:val="00FC0D35"/>
    <w:rsid w:val="00FC7429"/>
    <w:rsid w:val="00FD07F6"/>
    <w:rsid w:val="00FD1EC8"/>
    <w:rsid w:val="00FD47ED"/>
    <w:rsid w:val="00FD74DB"/>
    <w:rsid w:val="00FD7660"/>
    <w:rsid w:val="00FE0655"/>
    <w:rsid w:val="00FE2036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98AA45"/>
  <w15:chartTrackingRefBased/>
  <w15:docId w15:val="{0F5F1945-092F-440F-8A38-4F0BA9667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6C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2606C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06C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606C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606C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606C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06C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06C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06C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06C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06C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06C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606C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06C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06C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06C2"/>
    <w:pPr>
      <w:ind w:left="1418" w:hanging="1418"/>
    </w:pPr>
  </w:style>
  <w:style w:type="paragraph" w:styleId="TOC3">
    <w:name w:val="toc 3"/>
    <w:basedOn w:val="TOC2"/>
    <w:semiHidden/>
    <w:rsid w:val="002606C2"/>
    <w:pPr>
      <w:ind w:left="1134" w:hanging="1134"/>
    </w:pPr>
  </w:style>
  <w:style w:type="paragraph" w:styleId="TOC2">
    <w:name w:val="toc 2"/>
    <w:basedOn w:val="TOC1"/>
    <w:semiHidden/>
    <w:rsid w:val="002606C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06C2"/>
    <w:pPr>
      <w:ind w:left="284"/>
    </w:pPr>
  </w:style>
  <w:style w:type="paragraph" w:styleId="Index1">
    <w:name w:val="index 1"/>
    <w:basedOn w:val="Normal"/>
    <w:semiHidden/>
    <w:rsid w:val="002606C2"/>
    <w:pPr>
      <w:keepLines/>
      <w:spacing w:after="0"/>
    </w:pPr>
  </w:style>
  <w:style w:type="paragraph" w:styleId="DocumentMap">
    <w:name w:val="Document Map"/>
    <w:basedOn w:val="Normal"/>
    <w:semiHidden/>
    <w:rsid w:val="002606C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06C2"/>
    <w:pPr>
      <w:ind w:left="851"/>
    </w:pPr>
  </w:style>
  <w:style w:type="paragraph" w:styleId="ListNumber">
    <w:name w:val="List Number"/>
    <w:basedOn w:val="List"/>
    <w:rsid w:val="002606C2"/>
  </w:style>
  <w:style w:type="paragraph" w:styleId="List">
    <w:name w:val="List"/>
    <w:basedOn w:val="Normal"/>
    <w:rsid w:val="002606C2"/>
    <w:pPr>
      <w:ind w:left="568" w:hanging="284"/>
    </w:pPr>
  </w:style>
  <w:style w:type="paragraph" w:styleId="Header">
    <w:name w:val="header"/>
    <w:rsid w:val="002606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06C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06C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606C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606C2"/>
    <w:pPr>
      <w:ind w:left="1418" w:hanging="1418"/>
    </w:pPr>
  </w:style>
  <w:style w:type="paragraph" w:styleId="TOC6">
    <w:name w:val="toc 6"/>
    <w:basedOn w:val="TOC5"/>
    <w:next w:val="Normal"/>
    <w:semiHidden/>
    <w:rsid w:val="002606C2"/>
    <w:pPr>
      <w:ind w:left="1985" w:hanging="1985"/>
    </w:pPr>
  </w:style>
  <w:style w:type="paragraph" w:styleId="TOC7">
    <w:name w:val="toc 7"/>
    <w:basedOn w:val="TOC6"/>
    <w:next w:val="Normal"/>
    <w:semiHidden/>
    <w:rsid w:val="002606C2"/>
    <w:pPr>
      <w:ind w:left="2268" w:hanging="2268"/>
    </w:pPr>
  </w:style>
  <w:style w:type="paragraph" w:styleId="ListBullet2">
    <w:name w:val="List Bullet 2"/>
    <w:basedOn w:val="ListBullet"/>
    <w:rsid w:val="002606C2"/>
    <w:pPr>
      <w:numPr>
        <w:numId w:val="6"/>
      </w:numPr>
    </w:pPr>
  </w:style>
  <w:style w:type="paragraph" w:styleId="ListBullet">
    <w:name w:val="List Bullet"/>
    <w:basedOn w:val="BodyText"/>
    <w:rsid w:val="002606C2"/>
    <w:pPr>
      <w:numPr>
        <w:numId w:val="5"/>
      </w:numPr>
    </w:pPr>
  </w:style>
  <w:style w:type="paragraph" w:styleId="ListBullet3">
    <w:name w:val="List Bullet 3"/>
    <w:basedOn w:val="ListBullet2"/>
    <w:rsid w:val="002606C2"/>
    <w:pPr>
      <w:numPr>
        <w:numId w:val="7"/>
      </w:numPr>
    </w:pPr>
  </w:style>
  <w:style w:type="paragraph" w:customStyle="1" w:styleId="EQ">
    <w:name w:val="EQ"/>
    <w:basedOn w:val="Normal"/>
    <w:next w:val="Normal"/>
    <w:rsid w:val="002606C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06C2"/>
    <w:pPr>
      <w:ind w:left="851"/>
    </w:pPr>
  </w:style>
  <w:style w:type="paragraph" w:styleId="List3">
    <w:name w:val="List 3"/>
    <w:basedOn w:val="List2"/>
    <w:rsid w:val="002606C2"/>
    <w:pPr>
      <w:ind w:left="1135"/>
    </w:pPr>
  </w:style>
  <w:style w:type="paragraph" w:styleId="List4">
    <w:name w:val="List 4"/>
    <w:basedOn w:val="List3"/>
    <w:rsid w:val="002606C2"/>
    <w:pPr>
      <w:ind w:left="1418"/>
    </w:pPr>
  </w:style>
  <w:style w:type="paragraph" w:styleId="List5">
    <w:name w:val="List 5"/>
    <w:basedOn w:val="List4"/>
    <w:rsid w:val="002606C2"/>
    <w:pPr>
      <w:ind w:left="1702"/>
    </w:pPr>
  </w:style>
  <w:style w:type="paragraph" w:customStyle="1" w:styleId="EditorsNote">
    <w:name w:val="Editor's Note"/>
    <w:basedOn w:val="Normal"/>
    <w:rsid w:val="002606C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06C2"/>
    <w:pPr>
      <w:numPr>
        <w:numId w:val="8"/>
      </w:numPr>
    </w:pPr>
  </w:style>
  <w:style w:type="paragraph" w:styleId="ListBullet5">
    <w:name w:val="List Bullet 5"/>
    <w:basedOn w:val="ListBullet4"/>
    <w:rsid w:val="002606C2"/>
    <w:pPr>
      <w:numPr>
        <w:numId w:val="4"/>
      </w:numPr>
    </w:pPr>
  </w:style>
  <w:style w:type="paragraph" w:styleId="Footer">
    <w:name w:val="footer"/>
    <w:basedOn w:val="Header"/>
    <w:semiHidden/>
    <w:rsid w:val="002606C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606C2"/>
    <w:pPr>
      <w:numPr>
        <w:numId w:val="2"/>
      </w:numPr>
    </w:pPr>
  </w:style>
  <w:style w:type="paragraph" w:styleId="BalloonText">
    <w:name w:val="Balloon Text"/>
    <w:basedOn w:val="Normal"/>
    <w:semiHidden/>
    <w:rsid w:val="002606C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06C2"/>
  </w:style>
  <w:style w:type="paragraph" w:styleId="BodyText">
    <w:name w:val="Body Text"/>
    <w:basedOn w:val="Normal"/>
    <w:link w:val="BodyTextChar"/>
    <w:rsid w:val="002606C2"/>
  </w:style>
  <w:style w:type="character" w:styleId="Hyperlink">
    <w:name w:val="Hyperlink"/>
    <w:uiPriority w:val="99"/>
    <w:rsid w:val="002606C2"/>
    <w:rPr>
      <w:color w:val="0000FF"/>
      <w:u w:val="single"/>
      <w:lang w:val="en-GB"/>
    </w:rPr>
  </w:style>
  <w:style w:type="character" w:styleId="FollowedHyperlink">
    <w:name w:val="FollowedHyperlink"/>
    <w:semiHidden/>
    <w:rsid w:val="002606C2"/>
    <w:rPr>
      <w:color w:val="FF0000"/>
      <w:u w:val="single"/>
    </w:rPr>
  </w:style>
  <w:style w:type="character" w:styleId="CommentReference">
    <w:name w:val="annotation reference"/>
    <w:semiHidden/>
    <w:rsid w:val="002606C2"/>
    <w:rPr>
      <w:sz w:val="16"/>
      <w:szCs w:val="16"/>
    </w:rPr>
  </w:style>
  <w:style w:type="paragraph" w:styleId="CommentText">
    <w:name w:val="annotation text"/>
    <w:basedOn w:val="Normal"/>
    <w:semiHidden/>
    <w:rsid w:val="002606C2"/>
  </w:style>
  <w:style w:type="paragraph" w:styleId="CommentSubject">
    <w:name w:val="annotation subject"/>
    <w:basedOn w:val="CommentText"/>
    <w:next w:val="CommentText"/>
    <w:semiHidden/>
    <w:rsid w:val="002606C2"/>
    <w:rPr>
      <w:b/>
      <w:bCs/>
    </w:rPr>
  </w:style>
  <w:style w:type="character" w:customStyle="1" w:styleId="Heading1Char">
    <w:name w:val="Heading 1 Char"/>
    <w:link w:val="Heading1"/>
    <w:rsid w:val="002606C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2606C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2606C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06C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06C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2606C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06C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606C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06C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06C2"/>
    <w:pPr>
      <w:spacing w:after="0"/>
    </w:pPr>
  </w:style>
  <w:style w:type="paragraph" w:customStyle="1" w:styleId="TAL">
    <w:name w:val="TAL"/>
    <w:basedOn w:val="Normal"/>
    <w:link w:val="TALCar"/>
    <w:rsid w:val="002606C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606C2"/>
    <w:pPr>
      <w:jc w:val="center"/>
    </w:pPr>
  </w:style>
  <w:style w:type="paragraph" w:customStyle="1" w:styleId="TAH">
    <w:name w:val="TAH"/>
    <w:basedOn w:val="TAC"/>
    <w:link w:val="TAHCar"/>
    <w:rsid w:val="002606C2"/>
    <w:rPr>
      <w:b/>
    </w:rPr>
  </w:style>
  <w:style w:type="paragraph" w:customStyle="1" w:styleId="TAN">
    <w:name w:val="TAN"/>
    <w:basedOn w:val="TAL"/>
    <w:rsid w:val="002606C2"/>
    <w:pPr>
      <w:ind w:left="851" w:hanging="851"/>
    </w:pPr>
  </w:style>
  <w:style w:type="paragraph" w:customStyle="1" w:styleId="TAR">
    <w:name w:val="TAR"/>
    <w:basedOn w:val="TAL"/>
    <w:rsid w:val="002606C2"/>
    <w:pPr>
      <w:jc w:val="right"/>
    </w:pPr>
  </w:style>
  <w:style w:type="paragraph" w:customStyle="1" w:styleId="TH">
    <w:name w:val="TH"/>
    <w:basedOn w:val="Normal"/>
    <w:link w:val="THChar"/>
    <w:rsid w:val="002606C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06C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06C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06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06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06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06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06C2"/>
  </w:style>
  <w:style w:type="paragraph" w:customStyle="1" w:styleId="ZH">
    <w:name w:val="ZH"/>
    <w:rsid w:val="002606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06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06C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06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06C2"/>
    <w:pPr>
      <w:framePr w:wrap="notBeside" w:y="16161"/>
    </w:pPr>
  </w:style>
  <w:style w:type="paragraph" w:customStyle="1" w:styleId="FP">
    <w:name w:val="FP"/>
    <w:basedOn w:val="Normal"/>
    <w:rsid w:val="002606C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06C2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2606C2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2606C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606C2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C404B"/>
    <w:pPr>
      <w:ind w:left="720"/>
      <w:contextualSpacing/>
    </w:pPr>
  </w:style>
  <w:style w:type="character" w:customStyle="1" w:styleId="B1Char1">
    <w:name w:val="B1 Char1"/>
    <w:link w:val="B1"/>
    <w:rsid w:val="00BC404B"/>
    <w:rPr>
      <w:rFonts w:ascii="Arial" w:hAnsi="Arial"/>
      <w:lang w:val="en-GB"/>
    </w:rPr>
  </w:style>
  <w:style w:type="character" w:customStyle="1" w:styleId="B2Char">
    <w:name w:val="B2 Char"/>
    <w:link w:val="B2"/>
    <w:rsid w:val="00BC404B"/>
    <w:rPr>
      <w:rFonts w:ascii="Arial" w:hAnsi="Arial"/>
      <w:lang w:val="en-GB"/>
    </w:rPr>
  </w:style>
  <w:style w:type="paragraph" w:customStyle="1" w:styleId="PL">
    <w:name w:val="PL"/>
    <w:link w:val="PLChar"/>
    <w:rsid w:val="00567B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567BB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567BB1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7BB1"/>
    <w:rPr>
      <w:rFonts w:ascii="Arial" w:hAnsi="Arial"/>
      <w:b/>
      <w:lang w:val="en-GB"/>
    </w:rPr>
  </w:style>
  <w:style w:type="character" w:customStyle="1" w:styleId="PLChar">
    <w:name w:val="PL Char"/>
    <w:link w:val="PL"/>
    <w:rsid w:val="00567BB1"/>
    <w:rPr>
      <w:rFonts w:ascii="Courier New" w:hAnsi="Courier New"/>
      <w:noProof/>
      <w:sz w:val="16"/>
      <w:lang w:val="en-GB" w:eastAsia="en-GB"/>
    </w:rPr>
  </w:style>
  <w:style w:type="paragraph" w:styleId="Revision">
    <w:name w:val="Revision"/>
    <w:hidden/>
    <w:uiPriority w:val="99"/>
    <w:semiHidden/>
    <w:rsid w:val="00EE12F3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256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5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ocuments\SWEA\Prague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5NUHHDQN7SK2-1-185913</_dlc_DocId>
    <_dlc_DocIdUrl xmlns="08b2df90-05d3-4030-90d4-c9feeb4a1cd9">
      <Url>https://ericoll.internal.ericsson.com/sites/star/_layouts/DocIdRedir.aspx?ID=5NUHHDQN7SK2-1-185913</Url>
      <Description>5NUHHDQN7SK2-1-185913</Description>
    </_dlc_DocIdUrl>
  </documentManagement>
</p:properties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91D29184-E284-4E07-B46D-E739C991A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5</Pages>
  <Words>908</Words>
  <Characters>7360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 Wikström</dc:creator>
  <cp:keywords/>
  <cp:lastModifiedBy>Riikka Susitaival</cp:lastModifiedBy>
  <cp:revision>2</cp:revision>
  <cp:lastPrinted>2008-01-31T16:09:00Z</cp:lastPrinted>
  <dcterms:created xsi:type="dcterms:W3CDTF">2018-01-11T22:18:00Z</dcterms:created>
  <dcterms:modified xsi:type="dcterms:W3CDTF">2018-01-11T22:18:00Z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/>
  </property>
  <property fmtid="{D5CDD505-2E9C-101B-9397-08002B2CF9AE}" pid="4" name="_dlc_DocId">
    <vt:lpwstr>5NUHHDQN7SK2-1-562</vt:lpwstr>
  </property>
  <property fmtid="{D5CDD505-2E9C-101B-9397-08002B2CF9AE}" pid="5" name="_dlc_DocIdItemGuid">
    <vt:lpwstr>2decb5fb-4140-47c4-9381-f5c6db059808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